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106163" w14:textId="77777777" w:rsidR="00426D92" w:rsidRPr="008E39B8" w:rsidRDefault="0015731A" w:rsidP="00426D92">
      <w:pPr>
        <w:pStyle w:val="Sinespaciad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101C631" wp14:editId="4C1D2CD4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3D64DC" id="Grupo 10" o:spid="_x0000_s1026" style="position:absolute;margin-left:-85.05pt;margin-top:-8.5pt;width:612pt;height:462.6pt;z-index:251662336;mso-height-relative:margin" coordorigin=",381" coordsize="77724,5875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f6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1fF/8APwP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rosi7XUMPQjNVzplgTk2NsT6+Uv+FWqKTSe41JrZkcUEUIxFEkY9FUCpKKKYm7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0yIvVgPxqNruBesi/hTs2JyS3ZNRVNtSgHTcfoKibVVz8sZ/E1ShJ9&#10;DJ16a6mjRWU2pyn7qqKjN/cf3h+VP2UjJ4ymjZooorM6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uq9WA+pqJruBesq/nQJtLcmoqq2oQDoxP0FRPqaD7qE/WixDqwW7L9FZL6rJ/Cij61C2o3LfxY+&#10;gpN2MpYumjcpC6r1YD8awPtUrH5pGP41G0hLdSannM/ri6I32uYV6yLUTahAvQk/QVjb6aXo5iHi&#10;59Earaoo+7GT9TUD6rL/AAoorPZ6jZ60jZmLxNR9S62pXDZ+fH0FQtdSv96Rj+NVDIKb5ozW8bEO&#10;pJ7steYT1JNAbmq4k5pwkrRMm5Pupc1CH96cGpoTJd1G6ot2aXNOxmzqKKKK4T6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V7uxtNQiEV7awXMYbcEmjDgHp&#10;nB78n86sUUARwQQ2sCQW8UcUSDCxxqFVR7AdKkoooAKKKKACiiigAooooAKKKKACiiigAooooAKK&#10;KKACo57eG6haG4hjmiYYZJFDKfqDUlFAFe0sLPT0KWVpBbIxyVhjCAn8BV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TVf+QPe/wDXvJ/6Caksv+PC3/65&#10;L/Ko9V/5A97/ANe8n/oJqSy/48Lf/rkv8qAJ6KKKACiiigAooooAKKKKACiiigAooooAKKKKACii&#10;igAooooAKKKKACiiigAooooAKKKKACiiigAooooAKKKKACiiigCjf/8AH5pv/Xwf/Rb1eqjf/wDH&#10;5pv/AF8H/wBFvV6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f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U1X/kD3v8A17yf+gmpLL/jwt/+uS/yqPVf&#10;+QPe/wDXvJ/6Caksv+PC3/65L/KgCeiiigAooooAKKKKACiiigAooooAKKKKACiiigAooooAKKKK&#10;ACiiigAooooAKKKKACiiigAooooAKKKKACiiigAooooAo3//AB+ab/18H/0W9Xqo3/8Ax+ab/wBf&#10;B/8ARb1e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0lRRRX1x+Rh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xXjDxv&#10;LoGoR2VnDFLLs3yF8/LnoOP89K7WvAvEs0k/iXUXkYs32hxk+gOB+grhx9eVKmuXdnuZDgqeKrv2&#10;quorY3JfiXrzn5Ps0Y9o8/zNUpvHniKb/l/2f7iAf0rm6K8Z4ms95M+zjluDjtSj9xry+KddmGJN&#10;VuSPZ8fyqlJqd/KSZL24bPrKT/WqtFZOpN7s6I0KUPhil8kOaR3++7N9Tmm0UVJq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">
                  <v:imagedata r:id="rId9" o:title="" croptop="8236f" cropbottom="21344f"/>
                </v:shape>
                <v:rect id="Rectángulo 9" o:spid="_x0000_s1028" style="position:absolute;left:2612;top:51895;width:20384;height:7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" fillcolor="white [3212]" stroked="f" strokeweight="2pt"/>
              </v:group>
            </w:pict>
          </mc:Fallback>
        </mc:AlternateContent>
      </w:r>
    </w:p>
    <w:p w14:paraId="0074E40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F5D1BA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1FA2B6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5602F6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60752E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203D1D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795025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A886F8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F2C057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6DA2AC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AA8D77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A5E8D4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85FAF1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9CD09A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9F9298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6BA3D2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1C84A8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BE0A6B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4697E4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E1D0BB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B56E9E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0584A3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624E1A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FF16EE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C38665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ABAE9F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FAE011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16CCC3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5E2187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DD07A1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1E7E84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8C66FD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FBD5D9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EBCB642" w14:textId="6C73D5A9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  <w:r w:rsidRPr="008E39B8">
        <w:rPr>
          <w:rFonts w:ascii="Arial" w:hAnsi="Arial" w:cs="Arial"/>
          <w:b/>
          <w:sz w:val="32"/>
          <w:szCs w:val="24"/>
        </w:rPr>
        <w:t xml:space="preserve">OFERTA DE </w:t>
      </w:r>
      <w:r w:rsidR="00942383">
        <w:rPr>
          <w:rFonts w:ascii="Arial" w:hAnsi="Arial" w:cs="Arial"/>
          <w:b/>
          <w:sz w:val="32"/>
          <w:szCs w:val="24"/>
        </w:rPr>
        <w:t>MODIFICACION PROYECTO DE SUBESTACION (SERIE 3)</w:t>
      </w:r>
    </w:p>
    <w:p w14:paraId="28A8EF99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73FC9087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3B4183FA" w14:textId="77777777" w:rsidR="00426D92" w:rsidRPr="008E39B8" w:rsidRDefault="00426D92" w:rsidP="00426D92">
      <w:pPr>
        <w:jc w:val="center"/>
        <w:rPr>
          <w:rFonts w:ascii="Arial" w:hAnsi="Arial" w:cs="Arial"/>
          <w:b/>
          <w:sz w:val="32"/>
          <w:szCs w:val="24"/>
          <w:highlight w:val="yellow"/>
        </w:rPr>
      </w:pPr>
      <w:r w:rsidRPr="008E39B8">
        <w:rPr>
          <w:rFonts w:ascii="Arial" w:hAnsi="Arial" w:cs="Arial"/>
          <w:b/>
          <w:sz w:val="32"/>
          <w:szCs w:val="24"/>
        </w:rPr>
        <w:fldChar w:fldCharType="begin"/>
      </w:r>
      <w:r w:rsidRPr="008E39B8">
        <w:rPr>
          <w:rFonts w:ascii="Arial" w:hAnsi="Arial" w:cs="Arial"/>
          <w:b/>
          <w:sz w:val="32"/>
          <w:szCs w:val="24"/>
        </w:rPr>
        <w:instrText xml:space="preserve"> FILLIN  "Insertar nombre de proyecto"  \* MERGEFORMAT </w:instrText>
      </w:r>
      <w:r w:rsidRPr="008E39B8">
        <w:rPr>
          <w:rFonts w:ascii="Arial" w:hAnsi="Arial" w:cs="Arial"/>
          <w:b/>
          <w:sz w:val="32"/>
          <w:szCs w:val="24"/>
        </w:rPr>
        <w:fldChar w:fldCharType="separate"/>
      </w:r>
      <w:r w:rsidR="00942383">
        <w:rPr>
          <w:rFonts w:ascii="Arial" w:hAnsi="Arial" w:cs="Arial"/>
          <w:b/>
          <w:sz w:val="32"/>
          <w:szCs w:val="24"/>
        </w:rPr>
        <w:t>NUEVA PLANTA SOLETANCHE BACHY</w:t>
      </w:r>
      <w:r w:rsidRPr="008E39B8">
        <w:rPr>
          <w:rFonts w:ascii="Arial" w:hAnsi="Arial" w:cs="Arial"/>
          <w:b/>
          <w:sz w:val="32"/>
          <w:szCs w:val="24"/>
        </w:rPr>
        <w:fldChar w:fldCharType="end"/>
      </w:r>
      <w:r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5B70EE40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167104B0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Señores</w:t>
      </w:r>
    </w:p>
    <w:p w14:paraId="08CD9BF3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b/>
          <w:noProof/>
          <w:sz w:val="24"/>
          <w:szCs w:val="24"/>
        </w:rPr>
        <w:t>SOLETANCHE BACHY CIMAS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52E45BBE" w14:textId="77777777" w:rsidR="00D3725A" w:rsidRPr="008E39B8" w:rsidRDefault="0047290C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b/>
          <w:noProof/>
          <w:sz w:val="24"/>
          <w:szCs w:val="24"/>
        </w:rPr>
        <w:t>MANUEL GUADIR LARA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1DA07725" w14:textId="77777777" w:rsidR="00D3725A" w:rsidRPr="008E39B8" w:rsidRDefault="00F36E27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cargo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b/>
          <w:noProof/>
          <w:sz w:val="24"/>
          <w:szCs w:val="24"/>
        </w:rPr>
        <w:t>DIRECTOR DE OBRA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3007883B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fijo" \d "0000000 ext. 0000"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noProof/>
          <w:sz w:val="24"/>
          <w:szCs w:val="24"/>
        </w:rPr>
        <w:t>6922355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2C020558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noProof/>
          <w:sz w:val="24"/>
          <w:szCs w:val="24"/>
        </w:rPr>
        <w:t>3195943819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6493C680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noProof/>
          <w:sz w:val="24"/>
          <w:szCs w:val="24"/>
        </w:rPr>
        <w:t>mguadir@soletanche-bachy.com.co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14330BEC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dirección" \d "Calle 0 # 0 - 0"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noProof/>
          <w:sz w:val="24"/>
          <w:szCs w:val="24"/>
        </w:rPr>
        <w:t>Calle 125 No.19-24 Ofcina. 401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055D1409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5ED652B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F2F3DB2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325EB6FF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69F2C99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537EF339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4845C579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37B57EC9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48CDB7F7" w14:textId="77777777" w:rsidR="00DD2705" w:rsidRPr="008E39B8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17175B7F" w14:textId="77777777" w:rsidR="00DD2705" w:rsidRPr="008E39B8" w:rsidRDefault="00DD2705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4357987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61DC5AA" w14:textId="77777777" w:rsidR="00DD2705" w:rsidRPr="008E39B8" w:rsidRDefault="00DD2705">
          <w:pPr>
            <w:pStyle w:val="TtuloTDC"/>
            <w:rPr>
              <w:rFonts w:ascii="Arial" w:hAnsi="Arial" w:cs="Arial"/>
              <w:b/>
              <w:color w:val="auto"/>
            </w:rPr>
          </w:pPr>
          <w:r w:rsidRPr="008E39B8">
            <w:rPr>
              <w:rFonts w:ascii="Arial" w:hAnsi="Arial" w:cs="Arial"/>
              <w:b/>
              <w:color w:val="auto"/>
            </w:rPr>
            <w:t>Contenido</w:t>
          </w:r>
        </w:p>
        <w:p w14:paraId="6F35033D" w14:textId="77777777" w:rsidR="00DD2705" w:rsidRPr="008D1521" w:rsidRDefault="00DD2705" w:rsidP="00DD2705">
          <w:pPr>
            <w:rPr>
              <w:rFonts w:ascii="Arial" w:hAnsi="Arial" w:cs="Arial"/>
              <w:sz w:val="20"/>
              <w:szCs w:val="20"/>
              <w:lang w:eastAsia="es-CO"/>
            </w:rPr>
          </w:pPr>
        </w:p>
        <w:p w14:paraId="626C50BB" w14:textId="68B52740" w:rsidR="008D1521" w:rsidRPr="008D1521" w:rsidRDefault="00DD270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r w:rsidRPr="008D1521">
            <w:rPr>
              <w:rFonts w:ascii="Arial" w:hAnsi="Arial" w:cs="Arial"/>
              <w:sz w:val="18"/>
              <w:szCs w:val="20"/>
            </w:rPr>
            <w:fldChar w:fldCharType="begin"/>
          </w:r>
          <w:r w:rsidRPr="008D1521">
            <w:rPr>
              <w:rFonts w:ascii="Arial" w:hAnsi="Arial" w:cs="Arial"/>
              <w:sz w:val="18"/>
              <w:szCs w:val="20"/>
            </w:rPr>
            <w:instrText xml:space="preserve"> TOC \o "1-3" \h \z \u </w:instrText>
          </w:r>
          <w:r w:rsidRPr="008D1521">
            <w:rPr>
              <w:rFonts w:ascii="Arial" w:hAnsi="Arial" w:cs="Arial"/>
              <w:sz w:val="18"/>
              <w:szCs w:val="20"/>
            </w:rPr>
            <w:fldChar w:fldCharType="separate"/>
          </w:r>
          <w:hyperlink w:anchor="_Toc41635563" w:history="1">
            <w:r w:rsidR="008D1521"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1.</w:t>
            </w:r>
            <w:r w:rsidR="008D1521"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="008D1521"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CONDICIONES DE ENTRADA PARA LA OFERTA</w:t>
            </w:r>
            <w:r w:rsidR="008D1521"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="008D1521"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="008D1521"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_Toc41635563 \h </w:instrText>
            </w:r>
            <w:r w:rsidR="008D1521"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="008D1521"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4</w:t>
            </w:r>
            <w:r w:rsidR="008D1521"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061F47E" w14:textId="4EF1E1CB" w:rsidR="008D1521" w:rsidRPr="008D1521" w:rsidRDefault="008D1521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64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2.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ALCANCE DE LA PROPUESTA Y ENTREGABLES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_Toc41635564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4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8ED6873" w14:textId="537C2D89" w:rsidR="008D1521" w:rsidRPr="008D1521" w:rsidRDefault="008D1521">
          <w:pPr>
            <w:pStyle w:val="TDC2"/>
            <w:tabs>
              <w:tab w:val="left" w:pos="88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67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2.1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ESTUDIOS Y DISEÑOS COMPLEMENTARIOS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_Toc41635567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4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6CD0C85" w14:textId="38069CF9" w:rsidR="008D1521" w:rsidRPr="008D1521" w:rsidRDefault="008D1521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68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2.1.1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Modificaciones diseño de proyecto de subestación de local de acuerdo con normas del operador de red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_Toc41635568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4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3663730" w14:textId="30239C35" w:rsidR="008D1521" w:rsidRPr="008D1521" w:rsidRDefault="008D1521">
          <w:pPr>
            <w:pStyle w:val="TDC2"/>
            <w:tabs>
              <w:tab w:val="left" w:pos="88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69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2.2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TRÁMITES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_Toc41635569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5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360035B" w14:textId="7E720CF6" w:rsidR="008D1521" w:rsidRPr="008D1521" w:rsidRDefault="008D1521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0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2.2.1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Ante operador de red eléctrica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_Toc41635570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5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56D8882" w14:textId="50A67119" w:rsidR="008D1521" w:rsidRPr="008D1521" w:rsidRDefault="008D1521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1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3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FORMATO DE MODELADO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_Toc41635571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6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61AC3E2" w14:textId="6959269D" w:rsidR="008D1521" w:rsidRPr="008D1521" w:rsidRDefault="008D1521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2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4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SOTWARE UTILIZADOS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_Toc41635572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6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BD99B15" w14:textId="4086CF7A" w:rsidR="008D1521" w:rsidRPr="008D1521" w:rsidRDefault="008D1521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3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5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INFORMACION REQUERIDA PARA LOS DISEÑOS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_Toc41635573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6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61F3045" w14:textId="365354FB" w:rsidR="008D1521" w:rsidRPr="008D1521" w:rsidRDefault="008D1521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4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6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CONDICIONES DE LA OFERTA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_Toc41635574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7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58BB763" w14:textId="51923175" w:rsidR="008D1521" w:rsidRPr="008D1521" w:rsidRDefault="008D1521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5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7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VALOR DE LA OFERTA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_Toc41635575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7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C070F27" w14:textId="7F7A2216" w:rsidR="008D1521" w:rsidRPr="008D1521" w:rsidRDefault="008D1521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6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8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FORMA DE PAGO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_Toc41635576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7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5DD423B" w14:textId="7C38130B" w:rsidR="008D1521" w:rsidRPr="008D1521" w:rsidRDefault="008D1521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7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9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TIEMPO DE ENTREGA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_Toc41635577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7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4429CF6" w14:textId="37F045A7" w:rsidR="008D1521" w:rsidRPr="008D1521" w:rsidRDefault="008D1521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8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10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ACEPTACIÓN DE LA PROPUESTA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_Toc41635578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8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A8C66CD" w14:textId="5CAC2895" w:rsidR="008D1521" w:rsidRPr="008D1521" w:rsidRDefault="008D1521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79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11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SUGERENCIAS, QUEJAS Y RECLAMOS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_Toc41635579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8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50B3B8" w14:textId="68C469F0" w:rsidR="008D1521" w:rsidRPr="008D1521" w:rsidRDefault="008D1521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szCs w:val="20"/>
              <w:lang w:eastAsia="es-CO"/>
            </w:rPr>
          </w:pPr>
          <w:hyperlink w:anchor="_Toc41635580" w:history="1"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12</w:t>
            </w:r>
            <w:r w:rsidRPr="008D1521">
              <w:rPr>
                <w:rFonts w:ascii="Arial" w:eastAsiaTheme="minorEastAsia" w:hAnsi="Arial" w:cs="Arial"/>
                <w:noProof/>
                <w:sz w:val="20"/>
                <w:szCs w:val="20"/>
                <w:lang w:eastAsia="es-CO"/>
              </w:rPr>
              <w:tab/>
            </w:r>
            <w:r w:rsidRPr="008D1521">
              <w:rPr>
                <w:rStyle w:val="Hipervnculo"/>
                <w:rFonts w:ascii="Arial" w:hAnsi="Arial" w:cs="Arial"/>
                <w:noProof/>
                <w:sz w:val="20"/>
                <w:szCs w:val="20"/>
              </w:rPr>
              <w:t>VALIDEZ DE LA OFERTA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tab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begin"/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instrText xml:space="preserve"> PAGEREF _Toc41635580 \h </w:instrTex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separate"/>
            </w:r>
            <w:r w:rsidR="00D05F25">
              <w:rPr>
                <w:rFonts w:ascii="Arial" w:hAnsi="Arial" w:cs="Arial"/>
                <w:noProof/>
                <w:webHidden/>
                <w:sz w:val="20"/>
                <w:szCs w:val="20"/>
              </w:rPr>
              <w:t>9</w:t>
            </w:r>
            <w:r w:rsidRPr="008D1521">
              <w:rPr>
                <w:rFonts w:ascii="Arial" w:hAnsi="Arial" w:cs="Arial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ABA0B8" w14:textId="5E0B6D3D" w:rsidR="00DD2705" w:rsidRPr="008E39B8" w:rsidRDefault="00DD2705">
          <w:r w:rsidRPr="008D1521">
            <w:rPr>
              <w:rFonts w:ascii="Arial" w:hAnsi="Arial" w:cs="Arial"/>
              <w:sz w:val="18"/>
              <w:szCs w:val="20"/>
            </w:rPr>
            <w:fldChar w:fldCharType="end"/>
          </w:r>
        </w:p>
      </w:sdtContent>
    </w:sdt>
    <w:p w14:paraId="5F41BC30" w14:textId="77777777" w:rsidR="000C21EF" w:rsidRPr="008E39B8" w:rsidRDefault="000C21EF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</w:pPr>
    </w:p>
    <w:p w14:paraId="77DD5553" w14:textId="77777777" w:rsidR="003724F1" w:rsidRPr="008E39B8" w:rsidRDefault="003724F1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p w14:paraId="011F53D5" w14:textId="77777777" w:rsidR="00D3725A" w:rsidRPr="008E39B8" w:rsidRDefault="00843763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0" w:name="_Toc41635563"/>
      <w:r w:rsidRPr="008E39B8">
        <w:rPr>
          <w:rFonts w:ascii="Arial" w:hAnsi="Arial" w:cs="Arial"/>
          <w:b/>
          <w:sz w:val="24"/>
          <w:szCs w:val="24"/>
        </w:rPr>
        <w:lastRenderedPageBreak/>
        <w:t>CONDICIONES DE ENTRADA PARA LA OFERTA</w:t>
      </w:r>
      <w:bookmarkEnd w:id="0"/>
    </w:p>
    <w:p w14:paraId="29DFBD7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2304C93" w14:textId="70A838AF" w:rsidR="00DB5BF3" w:rsidRPr="00C84EFB" w:rsidRDefault="004E26C9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 xml:space="preserve">Tipo de proyecto: </w:t>
      </w:r>
      <w:r w:rsidRPr="00C84EFB">
        <w:rPr>
          <w:rFonts w:ascii="Arial" w:hAnsi="Arial" w:cs="Arial"/>
          <w:sz w:val="24"/>
          <w:szCs w:val="24"/>
        </w:rPr>
        <w:tab/>
      </w:r>
      <w:r w:rsidR="00942383">
        <w:rPr>
          <w:rFonts w:ascii="Arial" w:hAnsi="Arial" w:cs="Arial"/>
          <w:sz w:val="24"/>
          <w:szCs w:val="24"/>
        </w:rPr>
        <w:tab/>
      </w:r>
      <w:r w:rsidR="00DB5BF3" w:rsidRPr="00C84EFB">
        <w:rPr>
          <w:rFonts w:ascii="Arial" w:hAnsi="Arial" w:cs="Arial"/>
          <w:sz w:val="24"/>
          <w:szCs w:val="24"/>
        </w:rPr>
        <w:fldChar w:fldCharType="begin"/>
      </w:r>
      <w:r w:rsidR="00DB5BF3" w:rsidRPr="00C84EFB">
        <w:rPr>
          <w:rFonts w:ascii="Arial" w:hAnsi="Arial" w:cs="Arial"/>
          <w:sz w:val="24"/>
          <w:szCs w:val="24"/>
        </w:rPr>
        <w:instrText xml:space="preserve"> FILLIN  "¿Cual es el tipo de proyecto según NFPA 101?"  \* MERGEFORMAT </w:instrText>
      </w:r>
      <w:r w:rsidR="00DB5BF3" w:rsidRPr="00C84EFB">
        <w:rPr>
          <w:rFonts w:ascii="Arial" w:hAnsi="Arial" w:cs="Arial"/>
          <w:sz w:val="24"/>
          <w:szCs w:val="24"/>
        </w:rPr>
        <w:fldChar w:fldCharType="separate"/>
      </w:r>
      <w:r w:rsidR="00942383">
        <w:rPr>
          <w:rFonts w:ascii="Arial" w:hAnsi="Arial" w:cs="Arial"/>
          <w:sz w:val="24"/>
          <w:szCs w:val="24"/>
        </w:rPr>
        <w:t>Industria</w:t>
      </w:r>
      <w:r w:rsidR="00DB5BF3" w:rsidRPr="00C84EFB">
        <w:rPr>
          <w:rFonts w:ascii="Arial" w:hAnsi="Arial" w:cs="Arial"/>
          <w:sz w:val="24"/>
          <w:szCs w:val="24"/>
        </w:rPr>
        <w:fldChar w:fldCharType="end"/>
      </w:r>
    </w:p>
    <w:p w14:paraId="61F65650" w14:textId="77777777" w:rsidR="003F06E6" w:rsidRPr="00C84EFB" w:rsidRDefault="003F06E6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Ubicación:</w:t>
      </w:r>
      <w:r w:rsidRPr="00C84EFB">
        <w:rPr>
          <w:rFonts w:ascii="Arial" w:hAnsi="Arial" w:cs="Arial"/>
          <w:noProof/>
          <w:sz w:val="24"/>
          <w:szCs w:val="24"/>
        </w:rPr>
        <w:t xml:space="preserve"> </w:t>
      </w:r>
      <w:r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tab/>
      </w:r>
      <w:r w:rsidR="004E26C9"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Pr="00C84EFB">
        <w:rPr>
          <w:rFonts w:ascii="Arial" w:hAnsi="Arial" w:cs="Arial"/>
          <w:noProof/>
          <w:sz w:val="24"/>
          <w:szCs w:val="24"/>
        </w:rPr>
        <w:instrText xml:space="preserve"> FILLIN  "Insertar ubicación del proyecto" \d Bogotá  \* MERGEFORMAT </w:instrText>
      </w:r>
      <w:r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noProof/>
          <w:sz w:val="24"/>
          <w:szCs w:val="24"/>
        </w:rPr>
        <w:t>Cota</w:t>
      </w:r>
      <w:r w:rsidRPr="00C84EFB">
        <w:rPr>
          <w:rFonts w:ascii="Arial" w:hAnsi="Arial" w:cs="Arial"/>
          <w:noProof/>
          <w:sz w:val="24"/>
          <w:szCs w:val="24"/>
        </w:rPr>
        <w:fldChar w:fldCharType="end"/>
      </w:r>
    </w:p>
    <w:p w14:paraId="1BC0E0F5" w14:textId="5DD99098" w:rsidR="00ED019D" w:rsidRDefault="00104EB0" w:rsidP="00942383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Trámites: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fldChar w:fldCharType="begin"/>
      </w:r>
      <w:r w:rsidRPr="00C84EFB">
        <w:rPr>
          <w:rFonts w:ascii="Arial" w:hAnsi="Arial" w:cs="Arial"/>
          <w:sz w:val="24"/>
          <w:szCs w:val="24"/>
        </w:rPr>
        <w:instrText xml:space="preserve"> FILLIN  "¿Incluye trámites?"  \* MERGEFORMAT </w:instrText>
      </w:r>
      <w:r w:rsidRPr="00C84EFB">
        <w:rPr>
          <w:rFonts w:ascii="Arial" w:hAnsi="Arial" w:cs="Arial"/>
          <w:sz w:val="24"/>
          <w:szCs w:val="24"/>
        </w:rPr>
        <w:fldChar w:fldCharType="separate"/>
      </w:r>
      <w:r w:rsidR="00942383">
        <w:rPr>
          <w:rFonts w:ascii="Arial" w:hAnsi="Arial" w:cs="Arial"/>
          <w:sz w:val="24"/>
          <w:szCs w:val="24"/>
        </w:rPr>
        <w:t>Si</w:t>
      </w:r>
      <w:r w:rsidRPr="00C84EFB">
        <w:rPr>
          <w:rFonts w:ascii="Arial" w:hAnsi="Arial" w:cs="Arial"/>
          <w:sz w:val="24"/>
          <w:szCs w:val="24"/>
        </w:rPr>
        <w:fldChar w:fldCharType="end"/>
      </w:r>
    </w:p>
    <w:p w14:paraId="7E8CFD7E" w14:textId="798F99ED" w:rsidR="00942383" w:rsidRDefault="00625D84" w:rsidP="00942383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Descripción:</w:t>
      </w:r>
    </w:p>
    <w:p w14:paraId="15111076" w14:textId="4AB13FFB" w:rsidR="00625D84" w:rsidRDefault="00625D84" w:rsidP="00942383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0CF0541B" w14:textId="59D4BFC3" w:rsidR="00625D84" w:rsidRDefault="00625D84" w:rsidP="00625D8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472852FA" wp14:editId="7E7E9987">
            <wp:extent cx="5612130" cy="3025775"/>
            <wp:effectExtent l="0" t="0" r="762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D6F16" w14:textId="77777777" w:rsidR="00625D84" w:rsidRPr="008E39B8" w:rsidRDefault="00625D84" w:rsidP="00625D84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182DFAF" w14:textId="77777777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1635564"/>
      <w:r w:rsidRPr="008E39B8">
        <w:rPr>
          <w:rFonts w:ascii="Arial" w:hAnsi="Arial" w:cs="Arial"/>
          <w:b/>
          <w:sz w:val="24"/>
          <w:szCs w:val="24"/>
        </w:rPr>
        <w:t>ALCANCE DE LA PROPUESTA</w:t>
      </w:r>
      <w:r w:rsidR="000E3F14" w:rsidRPr="008E39B8">
        <w:rPr>
          <w:rFonts w:ascii="Arial" w:hAnsi="Arial" w:cs="Arial"/>
          <w:b/>
          <w:sz w:val="24"/>
          <w:szCs w:val="24"/>
        </w:rPr>
        <w:t xml:space="preserve"> Y ENTREGABLES</w:t>
      </w:r>
      <w:bookmarkEnd w:id="1"/>
    </w:p>
    <w:p w14:paraId="24CC1DC2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459E6581" w14:textId="77777777" w:rsidR="00D3725A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Atendiendo su gentil solicitud y teniendo en cuenta la información suministrada por ustedes, presentamos nuestra propuesta técnica y económica de estudios y diseños que incluye los elementos </w:t>
      </w:r>
      <w:r w:rsidR="00D3725A" w:rsidRPr="008E39B8">
        <w:rPr>
          <w:rFonts w:ascii="Arial" w:hAnsi="Arial" w:cs="Arial"/>
          <w:sz w:val="24"/>
          <w:szCs w:val="24"/>
        </w:rPr>
        <w:t>listados a continuación:</w:t>
      </w:r>
    </w:p>
    <w:p w14:paraId="68A8F162" w14:textId="77777777" w:rsidR="00ED019D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bookmarkStart w:id="2" w:name="_Toc40349905"/>
      <w:bookmarkStart w:id="3" w:name="_Toc41635149"/>
      <w:bookmarkEnd w:id="2"/>
      <w:bookmarkEnd w:id="3"/>
    </w:p>
    <w:p w14:paraId="34412F8B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4" w:name="_Toc41635565"/>
      <w:bookmarkEnd w:id="4"/>
    </w:p>
    <w:p w14:paraId="43C9B366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5" w:name="_Toc40349906"/>
      <w:bookmarkStart w:id="6" w:name="_Toc41635150"/>
      <w:bookmarkStart w:id="7" w:name="_Toc41635566"/>
      <w:bookmarkEnd w:id="5"/>
      <w:bookmarkEnd w:id="6"/>
      <w:bookmarkEnd w:id="7"/>
    </w:p>
    <w:p w14:paraId="709E4DB5" w14:textId="1F0A7EC3" w:rsidR="008D4A05" w:rsidRPr="008E39B8" w:rsidRDefault="008D4A05" w:rsidP="001B27BA">
      <w:pPr>
        <w:pStyle w:val="Default"/>
        <w:numPr>
          <w:ilvl w:val="1"/>
          <w:numId w:val="2"/>
        </w:numPr>
        <w:jc w:val="both"/>
        <w:outlineLvl w:val="1"/>
        <w:rPr>
          <w:rFonts w:ascii="Arial" w:hAnsi="Arial" w:cs="Arial"/>
          <w:b/>
          <w:color w:val="auto"/>
        </w:rPr>
      </w:pPr>
      <w:bookmarkStart w:id="8" w:name="_Toc41635567"/>
      <w:r w:rsidRPr="008E39B8">
        <w:rPr>
          <w:rFonts w:ascii="Arial" w:hAnsi="Arial" w:cs="Arial"/>
          <w:b/>
          <w:color w:val="auto"/>
        </w:rPr>
        <w:t xml:space="preserve">ESTUDIOS </w:t>
      </w:r>
      <w:r w:rsidR="003C2ADA" w:rsidRPr="008E39B8">
        <w:rPr>
          <w:rFonts w:ascii="Arial" w:hAnsi="Arial" w:cs="Arial"/>
          <w:b/>
          <w:color w:val="auto"/>
        </w:rPr>
        <w:t>Y D</w:t>
      </w:r>
      <w:r w:rsidR="004B04C4" w:rsidRPr="008E39B8">
        <w:rPr>
          <w:rFonts w:ascii="Arial" w:hAnsi="Arial" w:cs="Arial"/>
          <w:b/>
          <w:color w:val="auto"/>
        </w:rPr>
        <w:t xml:space="preserve">ISEÑOS </w:t>
      </w:r>
      <w:r w:rsidRPr="008E39B8">
        <w:rPr>
          <w:rFonts w:ascii="Arial" w:hAnsi="Arial" w:cs="Arial"/>
          <w:b/>
          <w:color w:val="auto"/>
        </w:rPr>
        <w:t>COMPLEMENTARIOS</w:t>
      </w:r>
      <w:bookmarkEnd w:id="8"/>
    </w:p>
    <w:p w14:paraId="0418051B" w14:textId="77777777" w:rsidR="008D4A05" w:rsidRPr="008E39B8" w:rsidRDefault="008D4A05" w:rsidP="001B27B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9C96C19" w14:textId="530F4047" w:rsidR="001B27BA" w:rsidRPr="008E39B8" w:rsidRDefault="00F66672" w:rsidP="001B27B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9" w:name="_Toc41635568"/>
      <w:r>
        <w:rPr>
          <w:rFonts w:ascii="Arial" w:hAnsi="Arial" w:cs="Arial"/>
          <w:b/>
          <w:color w:val="auto"/>
        </w:rPr>
        <w:t>Modificaciones d</w:t>
      </w:r>
      <w:r w:rsidR="003B2E7D" w:rsidRPr="008E39B8">
        <w:rPr>
          <w:rFonts w:ascii="Arial" w:hAnsi="Arial" w:cs="Arial"/>
          <w:b/>
          <w:color w:val="auto"/>
        </w:rPr>
        <w:t xml:space="preserve">iseño de proyecto </w:t>
      </w:r>
      <w:r w:rsidR="009314A6" w:rsidRPr="008E39B8">
        <w:rPr>
          <w:rFonts w:ascii="Arial" w:hAnsi="Arial" w:cs="Arial"/>
          <w:b/>
          <w:color w:val="auto"/>
        </w:rPr>
        <w:t xml:space="preserve">de subestación </w:t>
      </w:r>
      <w:r w:rsidR="0039142F" w:rsidRPr="008E39B8">
        <w:rPr>
          <w:rFonts w:ascii="Arial" w:hAnsi="Arial" w:cs="Arial"/>
          <w:b/>
          <w:color w:val="auto"/>
        </w:rPr>
        <w:t>de local de acuerdo con normas del</w:t>
      </w:r>
      <w:r w:rsidR="00164C58" w:rsidRPr="008E39B8">
        <w:rPr>
          <w:rFonts w:ascii="Arial" w:hAnsi="Arial" w:cs="Arial"/>
          <w:b/>
          <w:color w:val="auto"/>
        </w:rPr>
        <w:t xml:space="preserve"> operador de red</w:t>
      </w:r>
      <w:bookmarkEnd w:id="9"/>
    </w:p>
    <w:p w14:paraId="3F44FECE" w14:textId="77777777" w:rsidR="001B27BA" w:rsidRPr="008E39B8" w:rsidRDefault="001B27BA" w:rsidP="001B27B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791B956" w14:textId="77777777" w:rsidR="00032780" w:rsidRPr="008E39B8" w:rsidRDefault="00032780" w:rsidP="00032780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Elaboración de informe de memorias diseño que contiene: </w:t>
      </w:r>
    </w:p>
    <w:p w14:paraId="2C7FFF0C" w14:textId="77777777" w:rsidR="0039142F" w:rsidRPr="008E39B8" w:rsidRDefault="0039142F" w:rsidP="0039142F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5682AED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Presentación del Proyecto.</w:t>
      </w:r>
    </w:p>
    <w:p w14:paraId="4843AF72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Cuadros de cargas iniciales y futuras, incluyendo análisis de factor de potencia y armónicos.</w:t>
      </w:r>
    </w:p>
    <w:p w14:paraId="67AE9116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campos electromagnéticos (cuando aplique, según RETIE artículo 14).</w:t>
      </w:r>
    </w:p>
    <w:p w14:paraId="2F00EFAE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Cálculos de transformadores (capacidad, bóveda, dampers y fosos de aceite).</w:t>
      </w:r>
    </w:p>
    <w:p w14:paraId="51F7B542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del sistema de puesta a tierra.</w:t>
      </w:r>
    </w:p>
    <w:p w14:paraId="26F19705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conductores a utilizar en MT y BT.</w:t>
      </w:r>
    </w:p>
    <w:p w14:paraId="1D3B5FD4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Selección de protecciones MT y BT.</w:t>
      </w:r>
    </w:p>
    <w:p w14:paraId="09D806A9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canalizaciones.</w:t>
      </w:r>
    </w:p>
    <w:p w14:paraId="3F842F2D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regulación.</w:t>
      </w:r>
    </w:p>
    <w:p w14:paraId="4D12AA83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Estudio de coordinación de protecciones (cuando su proyecto contenga interruptor de potencia o se solicite específicamente en la factibilidad).</w:t>
      </w:r>
    </w:p>
    <w:p w14:paraId="60244346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y especificación técnica de los barrajes (sección mm2).</w:t>
      </w:r>
    </w:p>
    <w:p w14:paraId="6A35AC8B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y especificación técnica del electro barras (cuando aplique).</w:t>
      </w:r>
    </w:p>
    <w:p w14:paraId="282941B7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mecánico de estructuras (subestaciones ubicadas en planta diferente a la inferior de la edificación y redes aéreas rurales con estructuras no contenidas en las normas CODENSA).</w:t>
      </w:r>
    </w:p>
    <w:p w14:paraId="51CACE90" w14:textId="77777777" w:rsidR="0039142F" w:rsidRPr="008E39B8" w:rsidRDefault="0039142F" w:rsidP="0039142F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C635648" w14:textId="77777777" w:rsidR="002334E4" w:rsidRPr="008E39B8" w:rsidRDefault="002334E4" w:rsidP="002334E4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Elaboración de planos de diseño en los formatos exigidos por el operador de red y cumpliendo los requisitos de presentación del mismo.</w:t>
      </w:r>
    </w:p>
    <w:p w14:paraId="4CC32C1C" w14:textId="4F287873" w:rsidR="00164C58" w:rsidRPr="008E39B8" w:rsidRDefault="00164C58" w:rsidP="0076264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6800B28" w14:textId="77777777" w:rsidR="00621B56" w:rsidRPr="008E39B8" w:rsidRDefault="00ED3AD9" w:rsidP="00621B56">
      <w:pPr>
        <w:pStyle w:val="Default"/>
        <w:numPr>
          <w:ilvl w:val="1"/>
          <w:numId w:val="2"/>
        </w:numPr>
        <w:outlineLvl w:val="1"/>
        <w:rPr>
          <w:rFonts w:ascii="Arial" w:hAnsi="Arial" w:cs="Arial"/>
          <w:b/>
          <w:color w:val="auto"/>
        </w:rPr>
      </w:pPr>
      <w:bookmarkStart w:id="10" w:name="_Toc41635569"/>
      <w:r w:rsidRPr="008E39B8">
        <w:rPr>
          <w:rFonts w:ascii="Arial" w:hAnsi="Arial" w:cs="Arial"/>
          <w:b/>
          <w:color w:val="auto"/>
        </w:rPr>
        <w:t>TRÁMITES</w:t>
      </w:r>
      <w:bookmarkEnd w:id="10"/>
      <w:r w:rsidRPr="008E39B8">
        <w:rPr>
          <w:rFonts w:ascii="Arial" w:hAnsi="Arial" w:cs="Arial"/>
          <w:b/>
          <w:color w:val="auto"/>
        </w:rPr>
        <w:t xml:space="preserve"> </w:t>
      </w:r>
    </w:p>
    <w:p w14:paraId="2938E755" w14:textId="77777777" w:rsidR="00621B56" w:rsidRPr="008E39B8" w:rsidRDefault="00621B56" w:rsidP="00ED3AD9">
      <w:pPr>
        <w:pStyle w:val="Default"/>
        <w:ind w:left="720"/>
        <w:rPr>
          <w:rFonts w:ascii="Arial" w:hAnsi="Arial" w:cs="Arial"/>
          <w:b/>
          <w:color w:val="auto"/>
        </w:rPr>
      </w:pPr>
    </w:p>
    <w:p w14:paraId="50428B50" w14:textId="77777777" w:rsidR="00762647" w:rsidRPr="008E39B8" w:rsidRDefault="00621B56" w:rsidP="00621B56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11" w:name="_Toc41635570"/>
      <w:r w:rsidRPr="008E39B8">
        <w:rPr>
          <w:rFonts w:ascii="Arial" w:hAnsi="Arial" w:cs="Arial"/>
          <w:b/>
          <w:color w:val="auto"/>
        </w:rPr>
        <w:t>Ante operador de red eléctrica</w:t>
      </w:r>
      <w:bookmarkEnd w:id="11"/>
    </w:p>
    <w:p w14:paraId="23E75A06" w14:textId="77777777" w:rsidR="00762647" w:rsidRPr="008E39B8" w:rsidRDefault="00762647" w:rsidP="00032780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7D756979" w14:textId="77777777" w:rsidR="00032780" w:rsidRPr="008E39B8" w:rsidRDefault="00032780" w:rsidP="00621B56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Solicitud a cliente de los documentos legales del proyecto exigidos por el operador de red.</w:t>
      </w:r>
    </w:p>
    <w:p w14:paraId="1C5C4A3C" w14:textId="77777777" w:rsidR="00032780" w:rsidRPr="008E39B8" w:rsidRDefault="00762647" w:rsidP="00621B56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Conformación de carpeta </w:t>
      </w:r>
      <w:r w:rsidR="00032780" w:rsidRPr="008E39B8">
        <w:rPr>
          <w:rFonts w:ascii="Arial" w:hAnsi="Arial" w:cs="Arial"/>
          <w:sz w:val="24"/>
          <w:szCs w:val="24"/>
        </w:rPr>
        <w:t xml:space="preserve">física y/o digital </w:t>
      </w:r>
      <w:r w:rsidRPr="008E39B8">
        <w:rPr>
          <w:rFonts w:ascii="Arial" w:hAnsi="Arial" w:cs="Arial"/>
          <w:sz w:val="24"/>
          <w:szCs w:val="24"/>
        </w:rPr>
        <w:t>para presentación</w:t>
      </w:r>
      <w:r w:rsidR="00032780" w:rsidRPr="008E39B8">
        <w:rPr>
          <w:rFonts w:ascii="Arial" w:hAnsi="Arial" w:cs="Arial"/>
          <w:sz w:val="24"/>
          <w:szCs w:val="24"/>
        </w:rPr>
        <w:t xml:space="preserve"> de proyectos ante el operador de la red eléctrica, de acuerdo a los protocolos de presentación exigidos por este.</w:t>
      </w:r>
    </w:p>
    <w:p w14:paraId="1B989C44" w14:textId="77777777" w:rsidR="00762647" w:rsidRPr="008E39B8" w:rsidRDefault="00762647" w:rsidP="00621B56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Radicación de proyecto ante el operador de la red eléctrica.</w:t>
      </w:r>
    </w:p>
    <w:p w14:paraId="48AFA695" w14:textId="77777777" w:rsidR="00762647" w:rsidRPr="008E39B8" w:rsidRDefault="00762647" w:rsidP="00621B56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Atención</w:t>
      </w:r>
      <w:r w:rsidR="00032780" w:rsidRPr="008E39B8">
        <w:rPr>
          <w:rFonts w:ascii="Arial" w:hAnsi="Arial" w:cs="Arial"/>
          <w:sz w:val="24"/>
          <w:szCs w:val="24"/>
        </w:rPr>
        <w:t xml:space="preserve"> oportuna</w:t>
      </w:r>
      <w:r w:rsidRPr="008E39B8">
        <w:rPr>
          <w:rFonts w:ascii="Arial" w:hAnsi="Arial" w:cs="Arial"/>
          <w:sz w:val="24"/>
          <w:szCs w:val="24"/>
        </w:rPr>
        <w:t xml:space="preserve"> de observaciones y elaboración de ajustes hasta la aprobación del proyecto por parte del operador de red.</w:t>
      </w:r>
    </w:p>
    <w:p w14:paraId="7F1AAF33" w14:textId="77777777" w:rsidR="00625D84" w:rsidRDefault="00625D84" w:rsidP="00032780">
      <w:pPr>
        <w:pStyle w:val="Sinespaciado"/>
        <w:ind w:left="1080"/>
        <w:jc w:val="both"/>
        <w:rPr>
          <w:rFonts w:ascii="Arial" w:hAnsi="Arial" w:cs="Arial"/>
          <w:b/>
          <w:sz w:val="24"/>
          <w:szCs w:val="24"/>
        </w:rPr>
      </w:pPr>
    </w:p>
    <w:p w14:paraId="15967FB8" w14:textId="5EA1C54B" w:rsidR="00032780" w:rsidRPr="008E39B8" w:rsidRDefault="00032780" w:rsidP="00032780">
      <w:pPr>
        <w:pStyle w:val="Sinespaciado"/>
        <w:ind w:left="1080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49AE644D" w14:textId="77777777" w:rsidR="00032780" w:rsidRPr="008E39B8" w:rsidRDefault="00032780" w:rsidP="00032780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424AA920" w14:textId="77777777" w:rsidR="00032780" w:rsidRPr="008E39B8" w:rsidRDefault="00032780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documentación legal es responsabilidad del propietario del proyecto, debe ser entregada completa</w:t>
      </w:r>
      <w:r w:rsidR="006138C1" w:rsidRPr="008E39B8">
        <w:rPr>
          <w:rFonts w:ascii="Arial" w:hAnsi="Arial" w:cs="Arial"/>
          <w:sz w:val="24"/>
          <w:szCs w:val="24"/>
        </w:rPr>
        <w:t>,</w:t>
      </w:r>
      <w:r w:rsidRPr="008E39B8">
        <w:rPr>
          <w:rFonts w:ascii="Arial" w:hAnsi="Arial" w:cs="Arial"/>
          <w:sz w:val="24"/>
          <w:szCs w:val="24"/>
        </w:rPr>
        <w:t xml:space="preserve"> actualizada </w:t>
      </w:r>
      <w:r w:rsidR="006138C1" w:rsidRPr="008E39B8">
        <w:rPr>
          <w:rFonts w:ascii="Arial" w:hAnsi="Arial" w:cs="Arial"/>
          <w:sz w:val="24"/>
          <w:szCs w:val="24"/>
        </w:rPr>
        <w:t xml:space="preserve">y en forma oportuna </w:t>
      </w:r>
      <w:r w:rsidRPr="008E39B8">
        <w:rPr>
          <w:rFonts w:ascii="Arial" w:hAnsi="Arial" w:cs="Arial"/>
          <w:sz w:val="24"/>
          <w:szCs w:val="24"/>
        </w:rPr>
        <w:t>según los requisitos del operador de red.</w:t>
      </w:r>
    </w:p>
    <w:p w14:paraId="45471195" w14:textId="77777777" w:rsidR="00032780" w:rsidRPr="008E39B8" w:rsidRDefault="00032780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Los tiempos de desarrollo de los trámites dependen del operador de red.</w:t>
      </w:r>
    </w:p>
    <w:p w14:paraId="527A5C9E" w14:textId="77777777" w:rsidR="004A6A5D" w:rsidRPr="008E39B8" w:rsidRDefault="004A6A5D" w:rsidP="004A6A5D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cliente deberá suministrar en forma oportuna y completa la documentación legal del proyecto requerida por el operador de red para la aprobación del mismo, el tiempo de tramites mostrado en el cronograma es un estimado y no depende de COLINCOL sino del operador de red y de la entrega completa y según los requerimientos de este ultimo de la documentación legal del proyecto.</w:t>
      </w:r>
    </w:p>
    <w:p w14:paraId="3B3FEAEC" w14:textId="77777777" w:rsidR="00032780" w:rsidRPr="008E39B8" w:rsidRDefault="00032780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El cliente debe subsanar oportunamente las observaciones planteadas por el operador de red a la documentación legal, cualquier retraso en el proceso de trámites por este concepto no es responsabilidad de COLINCOL y aumentara los tiempos de aprobación del proyecto.</w:t>
      </w:r>
    </w:p>
    <w:p w14:paraId="1E242B31" w14:textId="77777777" w:rsidR="00032780" w:rsidRPr="008E39B8" w:rsidRDefault="00032780" w:rsidP="00032780">
      <w:pPr>
        <w:pStyle w:val="Sinespaciado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durante el proceso de revisión surgen observaciones que tengan impacto sobre los diseños y que se deban a manejos específicos de las redes o a interpretaciones de normas del operador de red, COLINCOL no asume responsabilidad sobre el incremento en los tiempos de trámites, y pueden generarse sobrecostos si deben efectuarse cambios de ingeniería, de ser el caso, COLINCOL presentara oferta para ajustes y modificaciones y procederá a la ejecución una vez se dé la aprobación adecuada.</w:t>
      </w:r>
    </w:p>
    <w:p w14:paraId="18CA0C9E" w14:textId="77777777" w:rsidR="00167C3B" w:rsidRPr="008E39B8" w:rsidRDefault="00167C3B" w:rsidP="0076264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D56F21C" w14:textId="77777777" w:rsidR="00A050E1" w:rsidRPr="008E39B8" w:rsidRDefault="00A050E1" w:rsidP="00A4088A">
      <w:pPr>
        <w:pStyle w:val="Sinespaciado"/>
        <w:numPr>
          <w:ilvl w:val="0"/>
          <w:numId w:val="2"/>
        </w:numPr>
        <w:ind w:left="357" w:hanging="357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2" w:name="_Toc41635571"/>
      <w:r w:rsidRPr="008E39B8">
        <w:rPr>
          <w:rFonts w:ascii="Arial" w:hAnsi="Arial" w:cs="Arial"/>
          <w:b/>
          <w:sz w:val="24"/>
          <w:szCs w:val="24"/>
        </w:rPr>
        <w:t>FORMATO DE</w:t>
      </w:r>
      <w:r w:rsidR="002B0E10" w:rsidRPr="008E39B8">
        <w:rPr>
          <w:rFonts w:ascii="Arial" w:hAnsi="Arial" w:cs="Arial"/>
          <w:b/>
          <w:sz w:val="24"/>
          <w:szCs w:val="24"/>
        </w:rPr>
        <w:t xml:space="preserve"> MODELADO</w:t>
      </w:r>
      <w:bookmarkEnd w:id="12"/>
    </w:p>
    <w:p w14:paraId="4B92FD47" w14:textId="77777777" w:rsidR="00A050E1" w:rsidRPr="008E39B8" w:rsidRDefault="00A050E1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10B7637" w14:textId="77777777" w:rsidR="00A050E1" w:rsidRPr="008E39B8" w:rsidRDefault="002B0E10" w:rsidP="002B0E10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"Indicar formato para el modelado"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942383">
        <w:rPr>
          <w:rFonts w:ascii="Arial" w:hAnsi="Arial" w:cs="Arial"/>
          <w:sz w:val="24"/>
          <w:szCs w:val="24"/>
        </w:rPr>
        <w:t>CAD</w:t>
      </w:r>
      <w:r w:rsidRPr="008E39B8">
        <w:rPr>
          <w:rFonts w:ascii="Arial" w:hAnsi="Arial" w:cs="Arial"/>
          <w:sz w:val="24"/>
          <w:szCs w:val="24"/>
        </w:rPr>
        <w:fldChar w:fldCharType="end"/>
      </w:r>
    </w:p>
    <w:p w14:paraId="5E1110BB" w14:textId="77777777" w:rsidR="00DC68C6" w:rsidRPr="008E39B8" w:rsidRDefault="00DC68C6" w:rsidP="00CE518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3"/>
          <w:szCs w:val="23"/>
          <w:highlight w:val="yellow"/>
        </w:rPr>
      </w:pPr>
    </w:p>
    <w:p w14:paraId="4FBBC5CD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3" w:name="_Toc41635572"/>
      <w:r w:rsidRPr="008E39B8">
        <w:rPr>
          <w:rFonts w:ascii="Arial" w:hAnsi="Arial" w:cs="Arial"/>
          <w:b/>
          <w:sz w:val="24"/>
          <w:szCs w:val="24"/>
        </w:rPr>
        <w:t>SOTWARE UTILIZADOS</w:t>
      </w:r>
      <w:bookmarkEnd w:id="13"/>
    </w:p>
    <w:p w14:paraId="71A02A94" w14:textId="77777777" w:rsidR="00D3725A" w:rsidRPr="008E39B8" w:rsidRDefault="00D3725A" w:rsidP="00D7100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88E5931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Estudio de flujo de carga, cortocircuito y coordinación de protecciones</w:t>
      </w:r>
    </w:p>
    <w:p w14:paraId="78007627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4C1AFB4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ETAP </w:t>
      </w:r>
      <w:r w:rsidR="00B8490F" w:rsidRPr="008E39B8">
        <w:rPr>
          <w:rFonts w:ascii="Arial" w:hAnsi="Arial" w:cs="Arial"/>
          <w:sz w:val="24"/>
          <w:szCs w:val="24"/>
        </w:rPr>
        <w:t>Versión</w:t>
      </w:r>
      <w:r w:rsidRPr="008E39B8">
        <w:rPr>
          <w:rFonts w:ascii="Arial" w:hAnsi="Arial" w:cs="Arial"/>
          <w:sz w:val="24"/>
          <w:szCs w:val="24"/>
        </w:rPr>
        <w:t xml:space="preserve"> 16.1.1</w:t>
      </w:r>
    </w:p>
    <w:p w14:paraId="557E57D8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AFCCFEF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Cálculos de sistemas de puesta a tierra</w:t>
      </w:r>
    </w:p>
    <w:p w14:paraId="7FC1F530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EE82BE5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Aplicación propia en Excel basada en IEEE 80 - 2000</w:t>
      </w:r>
    </w:p>
    <w:p w14:paraId="3BE8DAF7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F250959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Calculo de nivel de riesgo ante descargas atmosféricas</w:t>
      </w:r>
    </w:p>
    <w:p w14:paraId="7AE49071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D863BA8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IEC Risk Assessment Calculator IEC 62305</w:t>
      </w:r>
    </w:p>
    <w:p w14:paraId="11AB7892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A3D3906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Modelamiento de redes</w:t>
      </w:r>
    </w:p>
    <w:p w14:paraId="19C1A008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4250855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AutoCAD, DraftSight, Ares Comander, GStarCAD, REVIT MEP</w:t>
      </w:r>
    </w:p>
    <w:p w14:paraId="0BBD6BEA" w14:textId="1CE62C5B" w:rsidR="00D3725A" w:rsidRDefault="00D3725A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45406C89" w14:textId="5390AD91" w:rsidR="00625D84" w:rsidRDefault="00625D84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705F7FCB" w14:textId="77777777" w:rsidR="00625D84" w:rsidRPr="008E39B8" w:rsidRDefault="00625D84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088C538D" w14:textId="77777777" w:rsidR="000268EC" w:rsidRPr="008E39B8" w:rsidRDefault="000268EC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0A6DFCAD" w14:textId="77777777" w:rsidR="006138C1" w:rsidRPr="008E39B8" w:rsidRDefault="006138C1" w:rsidP="006138C1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4" w:name="_Toc41635573"/>
      <w:r w:rsidRPr="008E39B8">
        <w:rPr>
          <w:rFonts w:ascii="Arial" w:hAnsi="Arial" w:cs="Arial"/>
          <w:b/>
          <w:sz w:val="24"/>
          <w:szCs w:val="24"/>
        </w:rPr>
        <w:t>INFORMACION REQUERIDA PARA LOS DISEÑOS</w:t>
      </w:r>
      <w:bookmarkEnd w:id="14"/>
    </w:p>
    <w:p w14:paraId="38833205" w14:textId="77777777" w:rsidR="006138C1" w:rsidRPr="008E39B8" w:rsidRDefault="006138C1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1C22B3FF" w14:textId="77777777" w:rsidR="006138C1" w:rsidRPr="008E39B8" w:rsidRDefault="006138C1" w:rsidP="006138C1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arquitectónicos completos y actualizados, incluyendo cortes y </w:t>
      </w:r>
      <w:r w:rsidR="0078185F" w:rsidRPr="008E39B8">
        <w:rPr>
          <w:rFonts w:ascii="Arial" w:hAnsi="Arial" w:cs="Arial"/>
          <w:sz w:val="24"/>
          <w:szCs w:val="24"/>
        </w:rPr>
        <w:t xml:space="preserve">las fachadas arquitectónicas completas por cada punto cardinal por cada edifico y </w:t>
      </w:r>
      <w:r w:rsidR="0078185F" w:rsidRPr="008E39B8">
        <w:rPr>
          <w:rFonts w:ascii="Arial" w:hAnsi="Arial" w:cs="Arial"/>
          <w:sz w:val="24"/>
          <w:szCs w:val="24"/>
        </w:rPr>
        <w:lastRenderedPageBreak/>
        <w:t>fachadas generales del conjunto también por cada punto cardinal</w:t>
      </w:r>
      <w:r w:rsidRPr="008E39B8">
        <w:rPr>
          <w:rFonts w:ascii="Arial" w:hAnsi="Arial" w:cs="Arial"/>
          <w:sz w:val="24"/>
          <w:szCs w:val="24"/>
        </w:rPr>
        <w:t>, en formato requerido conveniente a la tecnología de modelado contratada.</w:t>
      </w:r>
    </w:p>
    <w:p w14:paraId="7A6010BB" w14:textId="77777777" w:rsidR="006138C1" w:rsidRPr="008E39B8" w:rsidRDefault="006138C1" w:rsidP="006138C1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de localización geográfica del proyecto en donde se pueda situar claramente el mismo. </w:t>
      </w:r>
    </w:p>
    <w:p w14:paraId="526EC0A1" w14:textId="77777777" w:rsidR="006138C1" w:rsidRPr="008E39B8" w:rsidRDefault="006138C1" w:rsidP="006138C1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estructurales completos incluyendo cortes en formato requerido conveniente a la tecnología de modelado contratada.</w:t>
      </w:r>
    </w:p>
    <w:p w14:paraId="7DE0D380" w14:textId="77777777" w:rsidR="00B05AB2" w:rsidRPr="008E39B8" w:rsidRDefault="00B05AB2" w:rsidP="006138C1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Oficio con especificaciones y requisitos de </w:t>
      </w:r>
      <w:r w:rsidR="004A6A5D" w:rsidRPr="008E39B8">
        <w:rPr>
          <w:rFonts w:ascii="Arial" w:hAnsi="Arial" w:cs="Arial"/>
          <w:sz w:val="24"/>
          <w:szCs w:val="24"/>
        </w:rPr>
        <w:t>operación y funcionamiento del proyecto.</w:t>
      </w:r>
    </w:p>
    <w:p w14:paraId="351ECEBC" w14:textId="77777777" w:rsidR="001D2E39" w:rsidRPr="008E39B8" w:rsidRDefault="001D2E39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79EDD83D" w14:textId="77777777" w:rsidR="0007175C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5" w:name="_Toc41635574"/>
      <w:r w:rsidRPr="008E39B8">
        <w:rPr>
          <w:rFonts w:ascii="Arial" w:hAnsi="Arial" w:cs="Arial"/>
          <w:b/>
          <w:sz w:val="24"/>
          <w:szCs w:val="24"/>
        </w:rPr>
        <w:t>CONDICIONES DE LA OFERTA</w:t>
      </w:r>
      <w:bookmarkEnd w:id="15"/>
    </w:p>
    <w:p w14:paraId="348D831D" w14:textId="77777777" w:rsidR="0007175C" w:rsidRPr="008E39B8" w:rsidRDefault="0007175C" w:rsidP="00A475A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40D77EC1" w14:textId="77777777" w:rsidR="00E00A8F" w:rsidRPr="008E39B8" w:rsidRDefault="00B315EA" w:rsidP="00A475A5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noProof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propuesta no incluye costos de revisiones, honorarios, derechos y en general pagos que se deben efectuar ante el operador de la red eléctrica o entidades certificadoras de las instalaciones eléctricas, directamente (RETIE).</w:t>
      </w:r>
    </w:p>
    <w:p w14:paraId="1BF6088F" w14:textId="77777777" w:rsidR="00B315EA" w:rsidRPr="008E39B8" w:rsidRDefault="00B315EA" w:rsidP="00A475A5">
      <w:pPr>
        <w:pStyle w:val="Sinespaciado"/>
        <w:jc w:val="both"/>
        <w:rPr>
          <w:rFonts w:ascii="Arial" w:hAnsi="Arial" w:cs="Arial"/>
          <w:b/>
          <w:sz w:val="24"/>
          <w:szCs w:val="24"/>
          <w:highlight w:val="yellow"/>
        </w:rPr>
      </w:pPr>
    </w:p>
    <w:p w14:paraId="48B31830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6" w:name="_Toc41635575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16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19B3B2CC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DDEE8EB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0B9A4AAD" w14:textId="77777777" w:rsidR="00530F04" w:rsidRPr="008E39B8" w:rsidRDefault="00530F04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F18A858" w14:textId="2AE03030" w:rsidR="00180928" w:rsidRPr="008E39B8" w:rsidRDefault="0086319E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valor en letras del proyecto" \d "DIECINUEVE MILLONES NOVECIENTOS MIL PESOS CON CERO CENTAVOS"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noProof/>
          <w:sz w:val="24"/>
          <w:szCs w:val="24"/>
        </w:rPr>
        <w:t>TRES MILLONES NOVECIENTOS MIL PESOS CON CERO CENTAVOS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4C6380">
        <w:rPr>
          <w:rFonts w:ascii="Arial" w:hAnsi="Arial" w:cs="Arial"/>
          <w:noProof/>
          <w:sz w:val="24"/>
          <w:szCs w:val="24"/>
        </w:rPr>
        <w:t xml:space="preserve"> </w:t>
      </w:r>
      <w:r w:rsidR="00F66672">
        <w:rPr>
          <w:rFonts w:ascii="Arial" w:hAnsi="Arial" w:cs="Arial"/>
          <w:noProof/>
          <w:sz w:val="24"/>
          <w:szCs w:val="24"/>
        </w:rPr>
        <w:t xml:space="preserve">                 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942383">
        <w:rPr>
          <w:rFonts w:ascii="Arial" w:hAnsi="Arial" w:cs="Arial"/>
          <w:noProof/>
          <w:sz w:val="24"/>
          <w:szCs w:val="24"/>
        </w:rPr>
        <w:t>$ 3.900.000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  <w:r w:rsidRPr="008E39B8">
        <w:rPr>
          <w:rFonts w:ascii="Arial" w:hAnsi="Arial" w:cs="Arial"/>
          <w:noProof/>
          <w:sz w:val="24"/>
          <w:szCs w:val="24"/>
        </w:rPr>
        <w:t>)</w:t>
      </w:r>
      <w:r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Pr="008E39B8">
        <w:rPr>
          <w:rFonts w:ascii="Arial" w:hAnsi="Arial" w:cs="Arial"/>
          <w:sz w:val="24"/>
          <w:szCs w:val="24"/>
        </w:rPr>
        <w:t>MÁS IVA.</w:t>
      </w:r>
    </w:p>
    <w:p w14:paraId="6FFF3FE3" w14:textId="77777777" w:rsidR="008D6ED1" w:rsidRPr="008E39B8" w:rsidRDefault="008D6ED1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E42D47D" w14:textId="77777777" w:rsidR="001C7F1C" w:rsidRPr="008E39B8" w:rsidRDefault="001C7F1C" w:rsidP="001C7F1C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7" w:name="_Toc41635576"/>
      <w:r w:rsidRPr="008E39B8">
        <w:rPr>
          <w:rFonts w:ascii="Arial" w:hAnsi="Arial" w:cs="Arial"/>
          <w:b/>
          <w:sz w:val="24"/>
          <w:szCs w:val="24"/>
        </w:rPr>
        <w:t>FORMA DE PAGO</w:t>
      </w:r>
      <w:bookmarkEnd w:id="17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54DE7DF9" w14:textId="77777777" w:rsidR="001C7F1C" w:rsidRPr="008E39B8" w:rsidRDefault="001C7F1C" w:rsidP="001C7F1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38"/>
        <w:gridCol w:w="2050"/>
        <w:gridCol w:w="2050"/>
      </w:tblGrid>
      <w:tr w:rsidR="00F66672" w:rsidRPr="00F66672" w14:paraId="00F53484" w14:textId="77777777" w:rsidTr="00F66672">
        <w:trPr>
          <w:trHeight w:val="300"/>
        </w:trPr>
        <w:tc>
          <w:tcPr>
            <w:tcW w:w="26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A49E539" w14:textId="77777777" w:rsidR="00F66672" w:rsidRPr="00F66672" w:rsidRDefault="00F66672" w:rsidP="00F6667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F66672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ETAPA</w:t>
            </w:r>
          </w:p>
        </w:tc>
        <w:tc>
          <w:tcPr>
            <w:tcW w:w="11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FEB6D4F" w14:textId="77777777" w:rsidR="00F66672" w:rsidRPr="00F66672" w:rsidRDefault="00F66672" w:rsidP="00F6667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F66672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PORCENTAJE</w:t>
            </w:r>
          </w:p>
        </w:tc>
        <w:tc>
          <w:tcPr>
            <w:tcW w:w="11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5CD52FB" w14:textId="77777777" w:rsidR="00F66672" w:rsidRPr="00F66672" w:rsidRDefault="00F66672" w:rsidP="00F6667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F66672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VALOR</w:t>
            </w:r>
          </w:p>
        </w:tc>
      </w:tr>
      <w:tr w:rsidR="00F66672" w:rsidRPr="00F66672" w14:paraId="78431C2F" w14:textId="77777777" w:rsidTr="00F66672">
        <w:trPr>
          <w:trHeight w:val="300"/>
        </w:trPr>
        <w:tc>
          <w:tcPr>
            <w:tcW w:w="26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9EC4A73" w14:textId="77777777" w:rsidR="00F66672" w:rsidRPr="00F66672" w:rsidRDefault="00F66672" w:rsidP="00F6667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F6667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Radicación ante ORL</w:t>
            </w:r>
          </w:p>
        </w:tc>
        <w:tc>
          <w:tcPr>
            <w:tcW w:w="11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0F4D8" w14:textId="77777777" w:rsidR="00F66672" w:rsidRPr="00F66672" w:rsidRDefault="00F66672" w:rsidP="00F6667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F6667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80,0%</w:t>
            </w:r>
          </w:p>
        </w:tc>
        <w:tc>
          <w:tcPr>
            <w:tcW w:w="11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DEA52" w14:textId="77777777" w:rsidR="00F66672" w:rsidRPr="00F66672" w:rsidRDefault="00F66672" w:rsidP="00F6667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F6667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 xml:space="preserve"> $           3.120.000 </w:t>
            </w:r>
          </w:p>
        </w:tc>
      </w:tr>
      <w:tr w:rsidR="00F66672" w:rsidRPr="00F66672" w14:paraId="2CBFCDA6" w14:textId="77777777" w:rsidTr="00F66672">
        <w:trPr>
          <w:trHeight w:val="300"/>
        </w:trPr>
        <w:tc>
          <w:tcPr>
            <w:tcW w:w="26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19D3375" w14:textId="77777777" w:rsidR="00F66672" w:rsidRPr="00F66672" w:rsidRDefault="00F66672" w:rsidP="00F6667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F6667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Aprobación por ORL</w:t>
            </w:r>
          </w:p>
        </w:tc>
        <w:tc>
          <w:tcPr>
            <w:tcW w:w="11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BD70F" w14:textId="77777777" w:rsidR="00F66672" w:rsidRPr="00F66672" w:rsidRDefault="00F66672" w:rsidP="00F6667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F6667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20,0%</w:t>
            </w:r>
          </w:p>
        </w:tc>
        <w:tc>
          <w:tcPr>
            <w:tcW w:w="11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64633" w14:textId="77777777" w:rsidR="00F66672" w:rsidRPr="00F66672" w:rsidRDefault="00F66672" w:rsidP="00F6667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F66672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 xml:space="preserve"> $              780.000 </w:t>
            </w:r>
          </w:p>
        </w:tc>
      </w:tr>
    </w:tbl>
    <w:p w14:paraId="7693ACFE" w14:textId="75A5676B" w:rsidR="00BE21CE" w:rsidRPr="008E39B8" w:rsidRDefault="00BE21CE" w:rsidP="001C7F1C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57E301F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5508D181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4E5A1D33" w14:textId="77777777" w:rsidR="00D3725A" w:rsidRPr="008E39B8" w:rsidRDefault="00D3725A" w:rsidP="00A4088A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721F1779" w14:textId="77777777" w:rsidR="00D3725A" w:rsidRPr="008E39B8" w:rsidRDefault="00D3725A" w:rsidP="00A4088A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  <w:u w:val="single"/>
        </w:rPr>
      </w:pPr>
      <w:r w:rsidRPr="008E39B8">
        <w:rPr>
          <w:rFonts w:ascii="Arial" w:hAnsi="Arial" w:cs="Arial"/>
          <w:sz w:val="24"/>
          <w:szCs w:val="24"/>
          <w:u w:val="single"/>
        </w:rPr>
        <w:t>Si el pago se efectúa antes de diez (10) días después de radicada la factura, se ofrece un descuento de 2%.</w:t>
      </w:r>
    </w:p>
    <w:p w14:paraId="2DD47704" w14:textId="17D7D64E" w:rsidR="00D3725A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AE6AA3F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8" w:name="_Toc41635577"/>
      <w:r w:rsidRPr="008E39B8">
        <w:rPr>
          <w:rFonts w:ascii="Arial" w:hAnsi="Arial" w:cs="Arial"/>
          <w:b/>
          <w:sz w:val="24"/>
          <w:szCs w:val="24"/>
        </w:rPr>
        <w:t>TIEMPO DE ENTREGA</w:t>
      </w:r>
      <w:bookmarkEnd w:id="18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E1E0BE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31BB6EAA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Esta propuesta fue calculada para un tiempo máximo de </w:t>
      </w: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"Duración de ejecución en semanas"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942383">
        <w:rPr>
          <w:rFonts w:ascii="Arial" w:hAnsi="Arial" w:cs="Arial"/>
          <w:sz w:val="24"/>
          <w:szCs w:val="24"/>
        </w:rPr>
        <w:t>1</w:t>
      </w:r>
      <w:r w:rsidRPr="008E39B8">
        <w:rPr>
          <w:rFonts w:ascii="Arial" w:hAnsi="Arial" w:cs="Arial"/>
          <w:sz w:val="24"/>
          <w:szCs w:val="24"/>
        </w:rPr>
        <w:fldChar w:fldCharType="end"/>
      </w:r>
      <w:r w:rsidRPr="008E39B8">
        <w:rPr>
          <w:rFonts w:ascii="Arial" w:hAnsi="Arial" w:cs="Arial"/>
          <w:sz w:val="24"/>
          <w:szCs w:val="24"/>
        </w:rPr>
        <w:t xml:space="preserve"> semanas, en caso de que este tiempo sea superado en un 50% debido a cambios y/o stand by del proyecto, se enviara la oferta con los reajustes económicos por administración a que haya lugar.</w:t>
      </w:r>
    </w:p>
    <w:p w14:paraId="7E91501D" w14:textId="77777777" w:rsidR="00A735B6" w:rsidRPr="008E39B8" w:rsidRDefault="00A735B6" w:rsidP="00E22494">
      <w:pPr>
        <w:pStyle w:val="Sinespaciado"/>
        <w:jc w:val="both"/>
        <w:rPr>
          <w:rFonts w:ascii="Arial" w:hAnsi="Arial" w:cs="Arial"/>
          <w:sz w:val="24"/>
          <w:szCs w:val="24"/>
          <w:highlight w:val="yellow"/>
        </w:rPr>
      </w:pPr>
    </w:p>
    <w:p w14:paraId="27BB5901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Ver cronograma estimado de ejecución en el Anexo 1, este cronograma será ajustado al iniciar el proyecto entre las dos partes, deberá ser aprobado por el cliente para dar inicio a las actividades. COLINCOL hará seguimiento durante todo el periodo de ejecución a través de nuestro S</w:t>
      </w:r>
      <w:r w:rsidR="00C57166" w:rsidRPr="008E39B8">
        <w:rPr>
          <w:rFonts w:ascii="Arial" w:hAnsi="Arial" w:cs="Arial"/>
          <w:sz w:val="24"/>
          <w:szCs w:val="24"/>
        </w:rPr>
        <w:t>istema de Control de P</w:t>
      </w:r>
      <w:r w:rsidRPr="008E39B8">
        <w:rPr>
          <w:rFonts w:ascii="Arial" w:hAnsi="Arial" w:cs="Arial"/>
          <w:sz w:val="24"/>
          <w:szCs w:val="24"/>
        </w:rPr>
        <w:t xml:space="preserve">royectos. </w:t>
      </w:r>
    </w:p>
    <w:p w14:paraId="59524790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490551A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</w:t>
      </w:r>
    </w:p>
    <w:p w14:paraId="701D8E99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8F480B7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tiempo de ejecución de diseños comienza a partir de la legalización de la legalización del contrato, la firma del acta de inicio y la aprobación del cronograma por parte del representante del cliente.</w:t>
      </w:r>
    </w:p>
    <w:p w14:paraId="16FAAD25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programación de actividades para el proyecto está sujeta a nuestra </w:t>
      </w:r>
      <w:r w:rsidR="0078185F" w:rsidRPr="008E39B8">
        <w:rPr>
          <w:rFonts w:ascii="Arial" w:hAnsi="Arial" w:cs="Arial"/>
          <w:sz w:val="24"/>
          <w:szCs w:val="24"/>
        </w:rPr>
        <w:t>carga</w:t>
      </w:r>
      <w:r w:rsidRPr="008E39B8">
        <w:rPr>
          <w:rFonts w:ascii="Arial" w:hAnsi="Arial" w:cs="Arial"/>
          <w:sz w:val="24"/>
          <w:szCs w:val="24"/>
        </w:rPr>
        <w:t xml:space="preserve"> interna de actividades, de acuerdo a </w:t>
      </w:r>
      <w:r w:rsidR="0078185F" w:rsidRPr="008E39B8">
        <w:rPr>
          <w:rFonts w:ascii="Arial" w:hAnsi="Arial" w:cs="Arial"/>
          <w:sz w:val="24"/>
          <w:szCs w:val="24"/>
        </w:rPr>
        <w:t xml:space="preserve">los </w:t>
      </w:r>
      <w:r w:rsidRPr="008E39B8">
        <w:rPr>
          <w:rFonts w:ascii="Arial" w:hAnsi="Arial" w:cs="Arial"/>
          <w:sz w:val="24"/>
          <w:szCs w:val="24"/>
        </w:rPr>
        <w:t xml:space="preserve">proyectos </w:t>
      </w:r>
      <w:r w:rsidR="0078185F" w:rsidRPr="008E39B8">
        <w:rPr>
          <w:rFonts w:ascii="Arial" w:hAnsi="Arial" w:cs="Arial"/>
          <w:sz w:val="24"/>
          <w:szCs w:val="24"/>
        </w:rPr>
        <w:t>en curso en nuestro sistema</w:t>
      </w:r>
      <w:r w:rsidRPr="008E39B8">
        <w:rPr>
          <w:rFonts w:ascii="Arial" w:hAnsi="Arial" w:cs="Arial"/>
          <w:sz w:val="24"/>
          <w:szCs w:val="24"/>
        </w:rPr>
        <w:t xml:space="preserve"> al momento de legalizar la orden de servicio o contrato.</w:t>
      </w:r>
    </w:p>
    <w:p w14:paraId="29D134EB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tiempo anterior corresponde a la ejecución de diseños, no incluye tiempo para trámites el cual depende de los operadores de redes y no está bajo el control de COLINCOL.</w:t>
      </w:r>
    </w:p>
    <w:p w14:paraId="59E7D1FE" w14:textId="77777777" w:rsidR="00180928" w:rsidRPr="008E39B8" w:rsidRDefault="00C57166" w:rsidP="00165837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Los trámites inician al terminar la fase de diseños, para</w:t>
      </w:r>
      <w:r w:rsidR="0078185F" w:rsidRPr="008E39B8">
        <w:rPr>
          <w:rFonts w:ascii="Arial" w:hAnsi="Arial" w:cs="Arial"/>
          <w:sz w:val="24"/>
          <w:szCs w:val="24"/>
        </w:rPr>
        <w:t xml:space="preserve"> dar inicio a esta fase en caso de que aplique, el cliente debe suministrar</w:t>
      </w:r>
      <w:r w:rsidRPr="008E39B8">
        <w:rPr>
          <w:rFonts w:ascii="Arial" w:hAnsi="Arial" w:cs="Arial"/>
          <w:sz w:val="24"/>
          <w:szCs w:val="24"/>
        </w:rPr>
        <w:t xml:space="preserve"> los documentos legales completos y actualizados solicitados por el operador de red.</w:t>
      </w:r>
    </w:p>
    <w:p w14:paraId="2D6FE713" w14:textId="77777777" w:rsidR="0078185F" w:rsidRPr="008E39B8" w:rsidRDefault="0078185F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390089A9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9" w:name="_Toc41635578"/>
      <w:r w:rsidRPr="008E39B8">
        <w:rPr>
          <w:rFonts w:ascii="Arial" w:hAnsi="Arial" w:cs="Arial"/>
          <w:b/>
          <w:sz w:val="24"/>
          <w:szCs w:val="24"/>
        </w:rPr>
        <w:t>ACEPTACIÓN DE LA PROPUESTA</w:t>
      </w:r>
      <w:bookmarkEnd w:id="19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64ADF65A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0D0D25C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6622C9F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85701DF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0" w:name="_Toc41635579"/>
      <w:r w:rsidRPr="008E39B8">
        <w:rPr>
          <w:rFonts w:ascii="Arial" w:hAnsi="Arial" w:cs="Arial"/>
          <w:b/>
          <w:sz w:val="24"/>
          <w:szCs w:val="24"/>
        </w:rPr>
        <w:t>SUGERENCIAS, QUEJAS Y RECLAMOS</w:t>
      </w:r>
      <w:bookmarkEnd w:id="20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1CEFA620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30C4D27F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2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09CC26CF" w14:textId="06ADE05D" w:rsidR="00C74FA1" w:rsidRDefault="00C74FA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784F7DF" w14:textId="232606AC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4DAB41A" w14:textId="4FB77441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BF3B276" w14:textId="2138EC89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FD71020" w14:textId="6A6E4B26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445D0A4" w14:textId="5BB3290B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33A6FEE" w14:textId="1198D8CC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FC1B652" w14:textId="2BCABBDD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B95D572" w14:textId="71B1CF5F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D6D54BD" w14:textId="4B620338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A225736" w14:textId="77777777" w:rsidR="00EC65EE" w:rsidRDefault="00EC65EE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7F9906A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1" w:name="_Toc41635580"/>
      <w:r w:rsidRPr="008E39B8">
        <w:rPr>
          <w:rFonts w:ascii="Arial" w:hAnsi="Arial" w:cs="Arial"/>
          <w:b/>
          <w:sz w:val="24"/>
          <w:szCs w:val="24"/>
        </w:rPr>
        <w:lastRenderedPageBreak/>
        <w:t>VALIDEZ DE LA OFERTA</w:t>
      </w:r>
      <w:bookmarkEnd w:id="21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C261BB5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1D01C97F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presente oferta económica tiene una validez de 30 días calendario contado a partir de la fecha, una vez vencido este término se debe pedir ampliación oficial del mismo mediante comunicación escrita.</w:t>
      </w:r>
    </w:p>
    <w:p w14:paraId="689BBF56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A083AE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68C8A900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508533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B6D6C9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FEC2119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drawing>
          <wp:inline distT="0" distB="0" distL="0" distR="0" wp14:anchorId="2354AF5E" wp14:editId="02D87A73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BE64B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5329C55F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485BD15" w14:textId="77777777" w:rsidR="00D3725A" w:rsidRPr="008E39B8" w:rsidRDefault="006020C4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p w14:paraId="19B393DE" w14:textId="77777777" w:rsidR="00180928" w:rsidRPr="008E39B8" w:rsidRDefault="00180928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93C58D5" w14:textId="77777777" w:rsidR="002A4D2C" w:rsidRPr="008E39B8" w:rsidRDefault="002A4D2C">
      <w:pPr>
        <w:rPr>
          <w:rFonts w:ascii="Arial" w:hAnsi="Arial" w:cs="Arial"/>
          <w:b/>
          <w:sz w:val="24"/>
          <w:szCs w:val="24"/>
        </w:rPr>
        <w:sectPr w:rsidR="002A4D2C" w:rsidRPr="008E39B8" w:rsidSect="00180928">
          <w:headerReference w:type="default" r:id="rId14"/>
          <w:footerReference w:type="default" r:id="rId15"/>
          <w:pgSz w:w="12240" w:h="15840"/>
          <w:pgMar w:top="1985" w:right="1701" w:bottom="1701" w:left="1701" w:header="709" w:footer="709" w:gutter="0"/>
          <w:cols w:space="708"/>
          <w:docGrid w:linePitch="360"/>
        </w:sectPr>
      </w:pPr>
    </w:p>
    <w:p w14:paraId="223B1E2F" w14:textId="2BA3C047" w:rsidR="00D3725A" w:rsidRDefault="00180928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lastRenderedPageBreak/>
        <w:t>ANEXO 1 - CRONOGRAMA ESTIMADO DE EJECUCION</w:t>
      </w:r>
    </w:p>
    <w:p w14:paraId="44143551" w14:textId="564E2FE1" w:rsidR="00E43774" w:rsidRDefault="00E43774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</w:p>
    <w:p w14:paraId="108FA135" w14:textId="6D890FFE" w:rsidR="00E43774" w:rsidRPr="008E39B8" w:rsidRDefault="00E43774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E43774">
        <w:drawing>
          <wp:inline distT="0" distB="0" distL="0" distR="0" wp14:anchorId="3E377B76" wp14:editId="1068CE3A">
            <wp:extent cx="7717790" cy="253619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17790" cy="253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43774" w:rsidRPr="008E39B8" w:rsidSect="002A4D2C">
      <w:pgSz w:w="15840" w:h="12240" w:orient="landscape"/>
      <w:pgMar w:top="1701" w:right="1701" w:bottom="1701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FAA120" w14:textId="77777777" w:rsidR="001749BF" w:rsidRDefault="001749BF" w:rsidP="00906CE3">
      <w:pPr>
        <w:spacing w:after="0" w:line="240" w:lineRule="auto"/>
      </w:pPr>
      <w:r>
        <w:separator/>
      </w:r>
    </w:p>
  </w:endnote>
  <w:endnote w:type="continuationSeparator" w:id="0">
    <w:p w14:paraId="4E082D55" w14:textId="77777777" w:rsidR="001749BF" w:rsidRDefault="001749BF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C61A1A" w14:textId="595411BA" w:rsidR="008E39B8" w:rsidRPr="000603A8" w:rsidRDefault="008E39B8" w:rsidP="00180928">
    <w:pPr>
      <w:pStyle w:val="Piedepgina"/>
      <w:tabs>
        <w:tab w:val="clear" w:pos="4419"/>
        <w:tab w:val="clear" w:pos="8838"/>
        <w:tab w:val="left" w:pos="3330"/>
      </w:tabs>
      <w:ind w:firstLine="708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3E8CD9C6" wp14:editId="3C8B59DF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038ACA" w14:textId="77777777" w:rsidR="008E39B8" w:rsidRDefault="008E39B8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27F04BDD" w14:textId="77777777" w:rsidR="008E39B8" w:rsidRPr="00934ED3" w:rsidRDefault="008E39B8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Calle 1</w:t>
                          </w:r>
                          <w:r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6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 xml:space="preserve"> sur N° 22 – 19 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Oficina </w:t>
                          </w:r>
                          <w:r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>501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 </w:t>
                          </w:r>
                        </w:p>
                        <w:p w14:paraId="489B2704" w14:textId="77777777" w:rsidR="008E39B8" w:rsidRPr="00934ED3" w:rsidRDefault="008E39B8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Edificio El Príncipe P.H. 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Barrio Restrepo</w:t>
                          </w:r>
                        </w:p>
                        <w:p w14:paraId="0334941B" w14:textId="77777777" w:rsidR="008E39B8" w:rsidRDefault="008E39B8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752 03 37 -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755 25 46</w:t>
                          </w: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311 536 51 20</w:t>
                          </w:r>
                        </w:p>
                        <w:p w14:paraId="13228682" w14:textId="77777777" w:rsidR="008E39B8" w:rsidRPr="00934ED3" w:rsidRDefault="008E39B8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2E8EF3A2" w14:textId="77777777" w:rsidR="008E39B8" w:rsidRPr="00934ED3" w:rsidRDefault="008E39B8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8CD9C6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49038ACA" w14:textId="77777777" w:rsidR="008E39B8" w:rsidRDefault="008E39B8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27F04BDD" w14:textId="77777777" w:rsidR="008E39B8" w:rsidRPr="00934ED3" w:rsidRDefault="008E39B8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Calle 1</w:t>
                    </w:r>
                    <w:r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6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 xml:space="preserve"> sur N° 22 – 19 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Oficina </w:t>
                    </w:r>
                    <w:r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>501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 </w:t>
                    </w:r>
                  </w:p>
                  <w:p w14:paraId="489B2704" w14:textId="77777777" w:rsidR="008E39B8" w:rsidRPr="00934ED3" w:rsidRDefault="008E39B8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Edificio El Príncipe P.H. 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Barrio Restrepo</w:t>
                    </w:r>
                  </w:p>
                  <w:p w14:paraId="0334941B" w14:textId="77777777" w:rsidR="008E39B8" w:rsidRDefault="008E39B8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 xml:space="preserve">752 03 37 -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755 25 46</w:t>
                    </w:r>
                    <w:r>
                      <w:rPr>
                        <w:rFonts w:ascii="TeamViewer11" w:hAnsi="TeamViewer11"/>
                        <w:szCs w:val="24"/>
                      </w:rPr>
                      <w:t xml:space="preserve">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311 536 51 20</w:t>
                    </w:r>
                  </w:p>
                  <w:p w14:paraId="13228682" w14:textId="77777777" w:rsidR="008E39B8" w:rsidRPr="00934ED3" w:rsidRDefault="008E39B8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2E8EF3A2" w14:textId="77777777" w:rsidR="008E39B8" w:rsidRPr="00934ED3" w:rsidRDefault="008E39B8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C84EFB">
      <w:rPr>
        <w:rFonts w:ascii="TeamViewer11" w:hAnsi="TeamViewer11" w:cs="Arial"/>
        <w:noProof/>
        <w:sz w:val="20"/>
        <w:szCs w:val="20"/>
      </w:rPr>
      <w:t>10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C84EFB">
      <w:rPr>
        <w:rFonts w:ascii="TeamViewer11" w:hAnsi="TeamViewer11" w:cs="Arial"/>
        <w:noProof/>
        <w:sz w:val="20"/>
        <w:szCs w:val="20"/>
      </w:rPr>
      <w:t>26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D05F25">
      <w:rPr>
        <w:rFonts w:ascii="TeamViewer11" w:hAnsi="TeamViewer11" w:cs="Arial"/>
        <w:noProof/>
      </w:rPr>
      <w:t>29 de mayo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D05F25">
      <w:rPr>
        <w:rFonts w:ascii="TeamViewer11" w:hAnsi="TeamViewer11" w:cs="Arial"/>
        <w:noProof/>
      </w:rPr>
      <w:t>00016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D05F25">
      <w:rPr>
        <w:rFonts w:ascii="TeamViewer11" w:hAnsi="TeamViewer11" w:cs="Arial"/>
        <w:noProof/>
      </w:rPr>
      <w:t>V1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0FC09C" w14:textId="77777777" w:rsidR="001749BF" w:rsidRDefault="001749BF" w:rsidP="00906CE3">
      <w:pPr>
        <w:spacing w:after="0" w:line="240" w:lineRule="auto"/>
      </w:pPr>
      <w:r>
        <w:separator/>
      </w:r>
    </w:p>
  </w:footnote>
  <w:footnote w:type="continuationSeparator" w:id="0">
    <w:p w14:paraId="4D9DA4E1" w14:textId="77777777" w:rsidR="001749BF" w:rsidRDefault="001749BF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790BC3" w14:textId="77777777" w:rsidR="008E39B8" w:rsidRDefault="008E39B8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1EF865C2" wp14:editId="3A648D48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34644F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831B4E"/>
    <w:multiLevelType w:val="hybridMultilevel"/>
    <w:tmpl w:val="48649264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1">
    <w:nsid w:val="044450D5"/>
    <w:multiLevelType w:val="hybridMultilevel"/>
    <w:tmpl w:val="9EAA4F7C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7BC74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20297B"/>
    <w:multiLevelType w:val="hybridMultilevel"/>
    <w:tmpl w:val="2E607F9E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B4055FC"/>
    <w:multiLevelType w:val="hybridMultilevel"/>
    <w:tmpl w:val="DCC2A2BE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E477C96"/>
    <w:multiLevelType w:val="hybridMultilevel"/>
    <w:tmpl w:val="B9EACB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083B7F"/>
    <w:multiLevelType w:val="multilevel"/>
    <w:tmpl w:val="5EA8E7EA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52D1F7E"/>
    <w:multiLevelType w:val="hybridMultilevel"/>
    <w:tmpl w:val="B6962A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7A07E3A"/>
    <w:multiLevelType w:val="hybridMultilevel"/>
    <w:tmpl w:val="8F064D1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7A85052"/>
    <w:multiLevelType w:val="hybridMultilevel"/>
    <w:tmpl w:val="3E280456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9121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ACF36E7"/>
    <w:multiLevelType w:val="hybridMultilevel"/>
    <w:tmpl w:val="E7BE1A80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BBB104B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1">
    <w:nsid w:val="1CBB603F"/>
    <w:multiLevelType w:val="multilevel"/>
    <w:tmpl w:val="764CBED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bullet"/>
      <w:lvlText w:val=""/>
      <w:lvlJc w:val="left"/>
      <w:pPr>
        <w:ind w:left="720" w:hanging="720"/>
      </w:pPr>
      <w:rPr>
        <w:rFonts w:ascii="Wingdings" w:hAnsi="Wingdings" w:hint="default"/>
        <w:b w:val="0"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1">
    <w:nsid w:val="1CFF08C7"/>
    <w:multiLevelType w:val="multilevel"/>
    <w:tmpl w:val="C07840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1D8E0014"/>
    <w:multiLevelType w:val="hybridMultilevel"/>
    <w:tmpl w:val="36BE64AA"/>
    <w:lvl w:ilvl="0" w:tplc="24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E3F1781"/>
    <w:multiLevelType w:val="hybridMultilevel"/>
    <w:tmpl w:val="EC701C08"/>
    <w:lvl w:ilvl="0" w:tplc="2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1">
    <w:nsid w:val="258178BB"/>
    <w:multiLevelType w:val="multilevel"/>
    <w:tmpl w:val="D1C4FA4E"/>
    <w:lvl w:ilvl="0">
      <w:start w:val="1"/>
      <w:numFmt w:val="decimal"/>
      <w:lvlText w:val="%1."/>
      <w:lvlJc w:val="left"/>
      <w:pPr>
        <w:ind w:left="915" w:hanging="915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25F26BA2"/>
    <w:multiLevelType w:val="hybridMultilevel"/>
    <w:tmpl w:val="EB70E4E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8721E8"/>
    <w:multiLevelType w:val="hybridMultilevel"/>
    <w:tmpl w:val="018CD022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AC87AE8"/>
    <w:multiLevelType w:val="hybridMultilevel"/>
    <w:tmpl w:val="C3FABF0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AEF4B91"/>
    <w:multiLevelType w:val="hybridMultilevel"/>
    <w:tmpl w:val="6764EE4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DA97979"/>
    <w:multiLevelType w:val="hybridMultilevel"/>
    <w:tmpl w:val="D42899EA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19135BA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32867499"/>
    <w:multiLevelType w:val="hybridMultilevel"/>
    <w:tmpl w:val="BB2E6138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367297B"/>
    <w:multiLevelType w:val="hybridMultilevel"/>
    <w:tmpl w:val="F7F65A5E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1">
    <w:nsid w:val="34F26B3E"/>
    <w:multiLevelType w:val="hybridMultilevel"/>
    <w:tmpl w:val="E982E2E6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A6F6569"/>
    <w:multiLevelType w:val="hybridMultilevel"/>
    <w:tmpl w:val="7D9E8B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84215A"/>
    <w:multiLevelType w:val="hybridMultilevel"/>
    <w:tmpl w:val="5F48E6A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3F06126B"/>
    <w:multiLevelType w:val="hybridMultilevel"/>
    <w:tmpl w:val="7D5E06F6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7BE0168"/>
    <w:multiLevelType w:val="hybridMultilevel"/>
    <w:tmpl w:val="46940B60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1">
    <w:nsid w:val="4C2D0CCB"/>
    <w:multiLevelType w:val="multilevel"/>
    <w:tmpl w:val="0F64AC78"/>
    <w:lvl w:ilvl="0">
      <w:start w:val="1"/>
      <w:numFmt w:val="bullet"/>
      <w:lvlText w:val="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decimal"/>
      <w:lvlText w:val="%1.%2"/>
      <w:lvlJc w:val="left"/>
      <w:pPr>
        <w:ind w:left="114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80" w:hanging="2160"/>
      </w:pPr>
      <w:rPr>
        <w:rFonts w:hint="default"/>
      </w:rPr>
    </w:lvl>
  </w:abstractNum>
  <w:abstractNum w:abstractNumId="35" w15:restartNumberingAfterBreak="0">
    <w:nsid w:val="4E1420AD"/>
    <w:multiLevelType w:val="hybridMultilevel"/>
    <w:tmpl w:val="8F14914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4E525D84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51271A29"/>
    <w:multiLevelType w:val="hybridMultilevel"/>
    <w:tmpl w:val="775EE614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2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713CE8"/>
    <w:multiLevelType w:val="hybridMultilevel"/>
    <w:tmpl w:val="7B481B16"/>
    <w:lvl w:ilvl="0" w:tplc="240A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5C591267"/>
    <w:multiLevelType w:val="hybridMultilevel"/>
    <w:tmpl w:val="41BAF576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0" w15:restartNumberingAfterBreak="0">
    <w:nsid w:val="5D6B0DE0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0350B61"/>
    <w:multiLevelType w:val="hybridMultilevel"/>
    <w:tmpl w:val="5240B888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6C60F72"/>
    <w:multiLevelType w:val="hybridMultilevel"/>
    <w:tmpl w:val="B22E35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AE049C"/>
    <w:multiLevelType w:val="multilevel"/>
    <w:tmpl w:val="1592C2CE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6F096D60"/>
    <w:multiLevelType w:val="hybridMultilevel"/>
    <w:tmpl w:val="E7AEA3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1">
    <w:nsid w:val="74D30A0F"/>
    <w:multiLevelType w:val="multilevel"/>
    <w:tmpl w:val="D2AA4EA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6" w15:restartNumberingAfterBreak="0">
    <w:nsid w:val="768C3507"/>
    <w:multiLevelType w:val="multilevel"/>
    <w:tmpl w:val="C07840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7" w15:restartNumberingAfterBreak="0">
    <w:nsid w:val="7A822840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EA66CA0"/>
    <w:multiLevelType w:val="hybridMultilevel"/>
    <w:tmpl w:val="B46066CC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7F942D22"/>
    <w:multiLevelType w:val="hybridMultilevel"/>
    <w:tmpl w:val="5C72EF0A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45"/>
  </w:num>
  <w:num w:numId="3">
    <w:abstractNumId w:val="29"/>
  </w:num>
  <w:num w:numId="4">
    <w:abstractNumId w:val="15"/>
  </w:num>
  <w:num w:numId="5">
    <w:abstractNumId w:val="2"/>
  </w:num>
  <w:num w:numId="6">
    <w:abstractNumId w:val="19"/>
  </w:num>
  <w:num w:numId="7">
    <w:abstractNumId w:val="34"/>
  </w:num>
  <w:num w:numId="8">
    <w:abstractNumId w:val="27"/>
  </w:num>
  <w:num w:numId="9">
    <w:abstractNumId w:val="14"/>
  </w:num>
  <w:num w:numId="10">
    <w:abstractNumId w:val="6"/>
  </w:num>
  <w:num w:numId="11">
    <w:abstractNumId w:val="22"/>
  </w:num>
  <w:num w:numId="12">
    <w:abstractNumId w:val="20"/>
  </w:num>
  <w:num w:numId="13">
    <w:abstractNumId w:val="23"/>
  </w:num>
  <w:num w:numId="14">
    <w:abstractNumId w:val="46"/>
  </w:num>
  <w:num w:numId="15">
    <w:abstractNumId w:val="43"/>
  </w:num>
  <w:num w:numId="16">
    <w:abstractNumId w:val="0"/>
  </w:num>
  <w:num w:numId="17">
    <w:abstractNumId w:val="12"/>
  </w:num>
  <w:num w:numId="18">
    <w:abstractNumId w:val="49"/>
  </w:num>
  <w:num w:numId="19">
    <w:abstractNumId w:val="10"/>
  </w:num>
  <w:num w:numId="20">
    <w:abstractNumId w:val="9"/>
  </w:num>
  <w:num w:numId="21">
    <w:abstractNumId w:val="3"/>
  </w:num>
  <w:num w:numId="22">
    <w:abstractNumId w:val="39"/>
  </w:num>
  <w:num w:numId="23">
    <w:abstractNumId w:val="41"/>
  </w:num>
  <w:num w:numId="24">
    <w:abstractNumId w:val="40"/>
  </w:num>
  <w:num w:numId="25">
    <w:abstractNumId w:val="47"/>
  </w:num>
  <w:num w:numId="26">
    <w:abstractNumId w:val="25"/>
  </w:num>
  <w:num w:numId="27">
    <w:abstractNumId w:val="33"/>
  </w:num>
  <w:num w:numId="28">
    <w:abstractNumId w:val="4"/>
  </w:num>
  <w:num w:numId="29">
    <w:abstractNumId w:val="7"/>
  </w:num>
  <w:num w:numId="30">
    <w:abstractNumId w:val="35"/>
  </w:num>
  <w:num w:numId="31">
    <w:abstractNumId w:val="24"/>
  </w:num>
  <w:num w:numId="32">
    <w:abstractNumId w:val="8"/>
  </w:num>
  <w:num w:numId="33">
    <w:abstractNumId w:val="17"/>
  </w:num>
  <w:num w:numId="34">
    <w:abstractNumId w:val="11"/>
  </w:num>
  <w:num w:numId="35">
    <w:abstractNumId w:val="26"/>
  </w:num>
  <w:num w:numId="36">
    <w:abstractNumId w:val="36"/>
  </w:num>
  <w:num w:numId="37">
    <w:abstractNumId w:val="21"/>
  </w:num>
  <w:num w:numId="38">
    <w:abstractNumId w:val="28"/>
  </w:num>
  <w:num w:numId="39">
    <w:abstractNumId w:val="1"/>
  </w:num>
  <w:num w:numId="40">
    <w:abstractNumId w:val="13"/>
  </w:num>
  <w:num w:numId="41">
    <w:abstractNumId w:val="32"/>
  </w:num>
  <w:num w:numId="42">
    <w:abstractNumId w:val="44"/>
  </w:num>
  <w:num w:numId="43">
    <w:abstractNumId w:val="31"/>
  </w:num>
  <w:num w:numId="44">
    <w:abstractNumId w:val="42"/>
  </w:num>
  <w:num w:numId="45">
    <w:abstractNumId w:val="38"/>
  </w:num>
  <w:num w:numId="46">
    <w:abstractNumId w:val="5"/>
  </w:num>
  <w:num w:numId="47">
    <w:abstractNumId w:val="37"/>
  </w:num>
  <w:num w:numId="48">
    <w:abstractNumId w:val="30"/>
  </w:num>
  <w:num w:numId="49">
    <w:abstractNumId w:val="18"/>
  </w:num>
  <w:num w:numId="50">
    <w:abstractNumId w:val="4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383"/>
    <w:rsid w:val="00000C8D"/>
    <w:rsid w:val="000011C7"/>
    <w:rsid w:val="00006473"/>
    <w:rsid w:val="0002135F"/>
    <w:rsid w:val="0002325F"/>
    <w:rsid w:val="0002638C"/>
    <w:rsid w:val="000268EC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78CD"/>
    <w:rsid w:val="00071579"/>
    <w:rsid w:val="0007175C"/>
    <w:rsid w:val="0008150B"/>
    <w:rsid w:val="000822B2"/>
    <w:rsid w:val="000865BD"/>
    <w:rsid w:val="00086D2C"/>
    <w:rsid w:val="00087968"/>
    <w:rsid w:val="000A7549"/>
    <w:rsid w:val="000A7CA4"/>
    <w:rsid w:val="000B1FAF"/>
    <w:rsid w:val="000B56A9"/>
    <w:rsid w:val="000C21EF"/>
    <w:rsid w:val="000C6F17"/>
    <w:rsid w:val="000D0732"/>
    <w:rsid w:val="000D336D"/>
    <w:rsid w:val="000D3EC7"/>
    <w:rsid w:val="000D5FA5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6FBE"/>
    <w:rsid w:val="00121094"/>
    <w:rsid w:val="001246E7"/>
    <w:rsid w:val="0012613A"/>
    <w:rsid w:val="00133EAC"/>
    <w:rsid w:val="00151FB5"/>
    <w:rsid w:val="0015241D"/>
    <w:rsid w:val="0015731A"/>
    <w:rsid w:val="00161B05"/>
    <w:rsid w:val="001623CD"/>
    <w:rsid w:val="00164C58"/>
    <w:rsid w:val="001653F9"/>
    <w:rsid w:val="00165837"/>
    <w:rsid w:val="00167C3B"/>
    <w:rsid w:val="001700E7"/>
    <w:rsid w:val="0017084C"/>
    <w:rsid w:val="00170F60"/>
    <w:rsid w:val="001724A7"/>
    <w:rsid w:val="001749BF"/>
    <w:rsid w:val="00175F1E"/>
    <w:rsid w:val="0017629C"/>
    <w:rsid w:val="00176B82"/>
    <w:rsid w:val="00177321"/>
    <w:rsid w:val="00180928"/>
    <w:rsid w:val="00185CD9"/>
    <w:rsid w:val="00191113"/>
    <w:rsid w:val="0019144B"/>
    <w:rsid w:val="00191C28"/>
    <w:rsid w:val="00192F8D"/>
    <w:rsid w:val="001A113A"/>
    <w:rsid w:val="001A2AC8"/>
    <w:rsid w:val="001B1003"/>
    <w:rsid w:val="001B27BA"/>
    <w:rsid w:val="001C2D08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CB6"/>
    <w:rsid w:val="001F11B6"/>
    <w:rsid w:val="001F1805"/>
    <w:rsid w:val="002021B3"/>
    <w:rsid w:val="002055A0"/>
    <w:rsid w:val="00206432"/>
    <w:rsid w:val="00211CF9"/>
    <w:rsid w:val="00215ECC"/>
    <w:rsid w:val="00220D27"/>
    <w:rsid w:val="002327F5"/>
    <w:rsid w:val="002334E4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653E"/>
    <w:rsid w:val="002809F1"/>
    <w:rsid w:val="00282BAA"/>
    <w:rsid w:val="0028535B"/>
    <w:rsid w:val="0029157C"/>
    <w:rsid w:val="00291A9F"/>
    <w:rsid w:val="00293443"/>
    <w:rsid w:val="002939B8"/>
    <w:rsid w:val="002950A8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D1455"/>
    <w:rsid w:val="002D22C6"/>
    <w:rsid w:val="002D3691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497A"/>
    <w:rsid w:val="00337842"/>
    <w:rsid w:val="003420BA"/>
    <w:rsid w:val="00343D89"/>
    <w:rsid w:val="00346365"/>
    <w:rsid w:val="00351DB2"/>
    <w:rsid w:val="003616DA"/>
    <w:rsid w:val="00362E76"/>
    <w:rsid w:val="003631D6"/>
    <w:rsid w:val="00363D79"/>
    <w:rsid w:val="00364EA6"/>
    <w:rsid w:val="00367903"/>
    <w:rsid w:val="00370E09"/>
    <w:rsid w:val="0037108B"/>
    <w:rsid w:val="00371205"/>
    <w:rsid w:val="003724F1"/>
    <w:rsid w:val="0038051E"/>
    <w:rsid w:val="00385DBE"/>
    <w:rsid w:val="003867EB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E2B18"/>
    <w:rsid w:val="003E2BC4"/>
    <w:rsid w:val="003E61AD"/>
    <w:rsid w:val="003E6DA0"/>
    <w:rsid w:val="003F06E6"/>
    <w:rsid w:val="003F29B3"/>
    <w:rsid w:val="003F2B57"/>
    <w:rsid w:val="003F7986"/>
    <w:rsid w:val="00405AC8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FD5"/>
    <w:rsid w:val="004740C0"/>
    <w:rsid w:val="00477135"/>
    <w:rsid w:val="004827D3"/>
    <w:rsid w:val="004849ED"/>
    <w:rsid w:val="00487B2A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40BF"/>
    <w:rsid w:val="004C6380"/>
    <w:rsid w:val="004D3BC4"/>
    <w:rsid w:val="004D7F29"/>
    <w:rsid w:val="004E26C9"/>
    <w:rsid w:val="004E5A2B"/>
    <w:rsid w:val="004F123C"/>
    <w:rsid w:val="004F5818"/>
    <w:rsid w:val="005028EB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687C"/>
    <w:rsid w:val="0054205A"/>
    <w:rsid w:val="00542781"/>
    <w:rsid w:val="00542836"/>
    <w:rsid w:val="00543615"/>
    <w:rsid w:val="00556CBD"/>
    <w:rsid w:val="00565FFC"/>
    <w:rsid w:val="0057163E"/>
    <w:rsid w:val="00573A1F"/>
    <w:rsid w:val="00577FD8"/>
    <w:rsid w:val="0058463E"/>
    <w:rsid w:val="00586482"/>
    <w:rsid w:val="00590A83"/>
    <w:rsid w:val="0059206E"/>
    <w:rsid w:val="00595A18"/>
    <w:rsid w:val="005A15B2"/>
    <w:rsid w:val="005A3863"/>
    <w:rsid w:val="005A40EB"/>
    <w:rsid w:val="005A5567"/>
    <w:rsid w:val="005A6AAE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F61D0"/>
    <w:rsid w:val="006020C4"/>
    <w:rsid w:val="00606874"/>
    <w:rsid w:val="00606A88"/>
    <w:rsid w:val="00607328"/>
    <w:rsid w:val="00607E20"/>
    <w:rsid w:val="00611DED"/>
    <w:rsid w:val="006138C1"/>
    <w:rsid w:val="00614FA5"/>
    <w:rsid w:val="006170F0"/>
    <w:rsid w:val="00617AAB"/>
    <w:rsid w:val="0062095B"/>
    <w:rsid w:val="00621093"/>
    <w:rsid w:val="00621B56"/>
    <w:rsid w:val="00624E6B"/>
    <w:rsid w:val="00625D84"/>
    <w:rsid w:val="00630542"/>
    <w:rsid w:val="0064025D"/>
    <w:rsid w:val="0064424D"/>
    <w:rsid w:val="00645331"/>
    <w:rsid w:val="00652E37"/>
    <w:rsid w:val="00653827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5477"/>
    <w:rsid w:val="006F7751"/>
    <w:rsid w:val="00703575"/>
    <w:rsid w:val="0071715F"/>
    <w:rsid w:val="00721C32"/>
    <w:rsid w:val="007233A3"/>
    <w:rsid w:val="007243FC"/>
    <w:rsid w:val="0073020E"/>
    <w:rsid w:val="0073170A"/>
    <w:rsid w:val="00733FBF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624D"/>
    <w:rsid w:val="0078185F"/>
    <w:rsid w:val="00794C9A"/>
    <w:rsid w:val="00797217"/>
    <w:rsid w:val="00797B52"/>
    <w:rsid w:val="007B7474"/>
    <w:rsid w:val="007C022E"/>
    <w:rsid w:val="007C08EE"/>
    <w:rsid w:val="007D0991"/>
    <w:rsid w:val="007D4405"/>
    <w:rsid w:val="007D4D45"/>
    <w:rsid w:val="007E0634"/>
    <w:rsid w:val="007E2DD3"/>
    <w:rsid w:val="007E5262"/>
    <w:rsid w:val="007F010F"/>
    <w:rsid w:val="007F4841"/>
    <w:rsid w:val="007F5EE2"/>
    <w:rsid w:val="0080281C"/>
    <w:rsid w:val="00803B7A"/>
    <w:rsid w:val="008136B5"/>
    <w:rsid w:val="00820FA5"/>
    <w:rsid w:val="00821510"/>
    <w:rsid w:val="00832EFF"/>
    <w:rsid w:val="00835616"/>
    <w:rsid w:val="00843763"/>
    <w:rsid w:val="00845C0C"/>
    <w:rsid w:val="00847D30"/>
    <w:rsid w:val="008528DF"/>
    <w:rsid w:val="00856FCD"/>
    <w:rsid w:val="008601D6"/>
    <w:rsid w:val="0086319E"/>
    <w:rsid w:val="00864038"/>
    <w:rsid w:val="00866D6F"/>
    <w:rsid w:val="00874912"/>
    <w:rsid w:val="00884AC3"/>
    <w:rsid w:val="008B2EBA"/>
    <w:rsid w:val="008B3BF4"/>
    <w:rsid w:val="008B7D85"/>
    <w:rsid w:val="008C5547"/>
    <w:rsid w:val="008D1521"/>
    <w:rsid w:val="008D3A13"/>
    <w:rsid w:val="008D4A05"/>
    <w:rsid w:val="008D58CD"/>
    <w:rsid w:val="008D61E6"/>
    <w:rsid w:val="008D6ED1"/>
    <w:rsid w:val="008D6F12"/>
    <w:rsid w:val="008E39B8"/>
    <w:rsid w:val="008E7D3A"/>
    <w:rsid w:val="008F5D72"/>
    <w:rsid w:val="008F6139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8B3"/>
    <w:rsid w:val="00930220"/>
    <w:rsid w:val="009314A6"/>
    <w:rsid w:val="00934ED3"/>
    <w:rsid w:val="00942383"/>
    <w:rsid w:val="00943BBB"/>
    <w:rsid w:val="00947EF0"/>
    <w:rsid w:val="00952D9E"/>
    <w:rsid w:val="009604BD"/>
    <w:rsid w:val="009613A3"/>
    <w:rsid w:val="00971300"/>
    <w:rsid w:val="009750E4"/>
    <w:rsid w:val="0097588D"/>
    <w:rsid w:val="00976266"/>
    <w:rsid w:val="00980054"/>
    <w:rsid w:val="00986CCA"/>
    <w:rsid w:val="009921BF"/>
    <w:rsid w:val="009944CF"/>
    <w:rsid w:val="0099614C"/>
    <w:rsid w:val="009A0D53"/>
    <w:rsid w:val="009A2692"/>
    <w:rsid w:val="009A2793"/>
    <w:rsid w:val="009A6A64"/>
    <w:rsid w:val="009A7166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472D"/>
    <w:rsid w:val="009E5CCC"/>
    <w:rsid w:val="009E6782"/>
    <w:rsid w:val="009F293E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724C"/>
    <w:rsid w:val="00A57609"/>
    <w:rsid w:val="00A64E4D"/>
    <w:rsid w:val="00A6509E"/>
    <w:rsid w:val="00A6551B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6C09"/>
    <w:rsid w:val="00B224DF"/>
    <w:rsid w:val="00B2393B"/>
    <w:rsid w:val="00B245C7"/>
    <w:rsid w:val="00B24B05"/>
    <w:rsid w:val="00B24C52"/>
    <w:rsid w:val="00B315EA"/>
    <w:rsid w:val="00B31DEC"/>
    <w:rsid w:val="00B33DE8"/>
    <w:rsid w:val="00B34B5F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490F"/>
    <w:rsid w:val="00B86B10"/>
    <w:rsid w:val="00B873AE"/>
    <w:rsid w:val="00B87ABD"/>
    <w:rsid w:val="00B9041E"/>
    <w:rsid w:val="00B905C2"/>
    <w:rsid w:val="00B932F7"/>
    <w:rsid w:val="00B97BED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734C"/>
    <w:rsid w:val="00BE20E7"/>
    <w:rsid w:val="00BE21CE"/>
    <w:rsid w:val="00BE26B6"/>
    <w:rsid w:val="00BE26F1"/>
    <w:rsid w:val="00BE53CC"/>
    <w:rsid w:val="00BE5701"/>
    <w:rsid w:val="00BE61E0"/>
    <w:rsid w:val="00BF2E82"/>
    <w:rsid w:val="00BF3716"/>
    <w:rsid w:val="00C017B6"/>
    <w:rsid w:val="00C02727"/>
    <w:rsid w:val="00C064D1"/>
    <w:rsid w:val="00C06FCC"/>
    <w:rsid w:val="00C10D79"/>
    <w:rsid w:val="00C125EA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F85"/>
    <w:rsid w:val="00C4763A"/>
    <w:rsid w:val="00C5517A"/>
    <w:rsid w:val="00C554E3"/>
    <w:rsid w:val="00C56561"/>
    <w:rsid w:val="00C57166"/>
    <w:rsid w:val="00C67FE9"/>
    <w:rsid w:val="00C74FA1"/>
    <w:rsid w:val="00C761A0"/>
    <w:rsid w:val="00C77370"/>
    <w:rsid w:val="00C828C0"/>
    <w:rsid w:val="00C8305B"/>
    <w:rsid w:val="00C84EFB"/>
    <w:rsid w:val="00C87179"/>
    <w:rsid w:val="00CA447D"/>
    <w:rsid w:val="00CA590E"/>
    <w:rsid w:val="00CB0EA5"/>
    <w:rsid w:val="00CB3B34"/>
    <w:rsid w:val="00CB50F2"/>
    <w:rsid w:val="00CB6D68"/>
    <w:rsid w:val="00CC0494"/>
    <w:rsid w:val="00CC05B9"/>
    <w:rsid w:val="00CC3DC8"/>
    <w:rsid w:val="00CC6E81"/>
    <w:rsid w:val="00CC7BCB"/>
    <w:rsid w:val="00CD06F0"/>
    <w:rsid w:val="00CD4F91"/>
    <w:rsid w:val="00CD58B8"/>
    <w:rsid w:val="00CE0D91"/>
    <w:rsid w:val="00CE37ED"/>
    <w:rsid w:val="00CE5183"/>
    <w:rsid w:val="00CE7049"/>
    <w:rsid w:val="00D00E73"/>
    <w:rsid w:val="00D05F25"/>
    <w:rsid w:val="00D068BF"/>
    <w:rsid w:val="00D07B2C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63536"/>
    <w:rsid w:val="00D6485F"/>
    <w:rsid w:val="00D71005"/>
    <w:rsid w:val="00D76DC2"/>
    <w:rsid w:val="00D82D4A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6A08"/>
    <w:rsid w:val="00DB75EF"/>
    <w:rsid w:val="00DC68C6"/>
    <w:rsid w:val="00DD1736"/>
    <w:rsid w:val="00DD2705"/>
    <w:rsid w:val="00DD411E"/>
    <w:rsid w:val="00DE2268"/>
    <w:rsid w:val="00DE241D"/>
    <w:rsid w:val="00DE3602"/>
    <w:rsid w:val="00DE3802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4123D"/>
    <w:rsid w:val="00E42DF7"/>
    <w:rsid w:val="00E43774"/>
    <w:rsid w:val="00E4611F"/>
    <w:rsid w:val="00E478D4"/>
    <w:rsid w:val="00E51061"/>
    <w:rsid w:val="00E51EFD"/>
    <w:rsid w:val="00E60B2B"/>
    <w:rsid w:val="00E613D3"/>
    <w:rsid w:val="00E632DD"/>
    <w:rsid w:val="00E7465A"/>
    <w:rsid w:val="00E84F3C"/>
    <w:rsid w:val="00E9152F"/>
    <w:rsid w:val="00EA27D6"/>
    <w:rsid w:val="00EB28C7"/>
    <w:rsid w:val="00EB29CD"/>
    <w:rsid w:val="00EB3220"/>
    <w:rsid w:val="00EB35B4"/>
    <w:rsid w:val="00EC263B"/>
    <w:rsid w:val="00EC65EE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0AD"/>
    <w:rsid w:val="00F241F0"/>
    <w:rsid w:val="00F31AB1"/>
    <w:rsid w:val="00F33660"/>
    <w:rsid w:val="00F36E27"/>
    <w:rsid w:val="00F416BF"/>
    <w:rsid w:val="00F41B5D"/>
    <w:rsid w:val="00F4231D"/>
    <w:rsid w:val="00F43B12"/>
    <w:rsid w:val="00F53B8A"/>
    <w:rsid w:val="00F56211"/>
    <w:rsid w:val="00F61237"/>
    <w:rsid w:val="00F66672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B1329"/>
    <w:rsid w:val="00FB212C"/>
    <w:rsid w:val="00FB662D"/>
    <w:rsid w:val="00FC0FD5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F0886D0"/>
  <w15:docId w15:val="{A75C5150-631C-4324-9796-D4300189D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administracion@colincol.com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colinco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c%2013\Documents\Plantillas%20personalizadas%20de%20Office\PLANTILLA%20OFERTA%201505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0E1F8B-0BCD-41B2-B4B2-0941B53458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150520.dotx</Template>
  <TotalTime>12</TotalTime>
  <Pages>10</Pages>
  <Words>1804</Words>
  <Characters>9925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pc 13</dc:creator>
  <cp:keywords/>
  <cp:lastModifiedBy>pc 13</cp:lastModifiedBy>
  <cp:revision>10</cp:revision>
  <cp:lastPrinted>2020-05-29T14:07:00Z</cp:lastPrinted>
  <dcterms:created xsi:type="dcterms:W3CDTF">2020-05-29T13:55:00Z</dcterms:created>
  <dcterms:modified xsi:type="dcterms:W3CDTF">2020-05-29T14:07:00Z</dcterms:modified>
</cp:coreProperties>
</file>